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1C15" w:rsidRPr="0086648D" w:rsidRDefault="00A11C15" w:rsidP="00185B2D">
      <w:pPr>
        <w:spacing w:line="480" w:lineRule="auto"/>
        <w:outlineLvl w:val="0"/>
        <w:rPr>
          <w:rFonts w:ascii="Times New Roman" w:eastAsia="Times New Roman" w:hAnsi="Times New Roman"/>
          <w:b/>
          <w:bCs/>
          <w:szCs w:val="20"/>
          <w:lang w:val="en-US"/>
        </w:rPr>
      </w:pPr>
      <w:bookmarkStart w:id="0" w:name="_GoBack"/>
      <w:bookmarkEnd w:id="0"/>
      <w:r w:rsidRPr="0086648D">
        <w:rPr>
          <w:rFonts w:ascii="Times New Roman" w:eastAsia="Times New Roman" w:hAnsi="Times New Roman"/>
          <w:b/>
          <w:bCs/>
          <w:szCs w:val="20"/>
          <w:lang w:val="en-US"/>
        </w:rPr>
        <w:t xml:space="preserve">Figure </w:t>
      </w:r>
      <w:r w:rsidR="00EC7D98" w:rsidRPr="0086648D">
        <w:rPr>
          <w:rFonts w:ascii="Times New Roman" w:eastAsia="Times New Roman" w:hAnsi="Times New Roman"/>
          <w:b/>
          <w:bCs/>
          <w:szCs w:val="20"/>
          <w:lang w:val="en-US"/>
        </w:rPr>
        <w:t>1</w:t>
      </w:r>
      <w:r w:rsidRPr="0086648D">
        <w:rPr>
          <w:rFonts w:ascii="Times New Roman" w:eastAsia="Times New Roman" w:hAnsi="Times New Roman"/>
          <w:b/>
          <w:bCs/>
          <w:szCs w:val="20"/>
          <w:lang w:val="en-US"/>
        </w:rPr>
        <w:t>.</w:t>
      </w:r>
      <w:r w:rsidR="00600A66" w:rsidRPr="0086648D">
        <w:rPr>
          <w:rFonts w:ascii="Times New Roman" w:eastAsia="Times New Roman" w:hAnsi="Times New Roman"/>
          <w:b/>
          <w:bCs/>
          <w:szCs w:val="20"/>
          <w:lang w:val="en-US"/>
        </w:rPr>
        <w:t xml:space="preserve"> </w:t>
      </w:r>
      <w:r w:rsidR="0015436A" w:rsidRPr="0086648D">
        <w:rPr>
          <w:rFonts w:ascii="Times New Roman" w:eastAsia="Times New Roman" w:hAnsi="Times New Roman"/>
          <w:b/>
          <w:bCs/>
          <w:szCs w:val="20"/>
          <w:lang w:val="en-US"/>
        </w:rPr>
        <w:t>Cost-utility</w:t>
      </w:r>
      <w:r w:rsidR="00FA3D9B" w:rsidRPr="0086648D">
        <w:rPr>
          <w:rFonts w:ascii="Times New Roman" w:eastAsia="Times New Roman" w:hAnsi="Times New Roman"/>
          <w:b/>
          <w:bCs/>
          <w:szCs w:val="20"/>
          <w:lang w:val="en-US"/>
        </w:rPr>
        <w:t xml:space="preserve"> of QALY gain </w:t>
      </w:r>
      <w:r w:rsidR="00F30101" w:rsidRPr="0086648D">
        <w:rPr>
          <w:rFonts w:ascii="Times New Roman" w:eastAsia="Times New Roman" w:hAnsi="Times New Roman"/>
          <w:b/>
          <w:bCs/>
          <w:szCs w:val="20"/>
          <w:lang w:val="en-US"/>
        </w:rPr>
        <w:t>in main analysis (EM) after bootstrapping (n = 2500)</w:t>
      </w:r>
      <w:r w:rsidR="0015436A" w:rsidRPr="0086648D">
        <w:rPr>
          <w:rFonts w:ascii="Times New Roman" w:eastAsia="Times New Roman" w:hAnsi="Times New Roman"/>
          <w:b/>
          <w:bCs/>
          <w:szCs w:val="20"/>
          <w:lang w:val="en-US"/>
        </w:rPr>
        <w:t xml:space="preserve"> comparing EMDR and PE to WL: IC</w:t>
      </w:r>
      <w:r w:rsidR="00CA4130" w:rsidRPr="0086648D">
        <w:rPr>
          <w:rFonts w:ascii="Times New Roman" w:eastAsia="Times New Roman" w:hAnsi="Times New Roman"/>
          <w:b/>
          <w:bCs/>
          <w:szCs w:val="20"/>
          <w:lang w:val="en-US"/>
        </w:rPr>
        <w:t>U</w:t>
      </w:r>
      <w:r w:rsidR="0015436A" w:rsidRPr="0086648D">
        <w:rPr>
          <w:rFonts w:ascii="Times New Roman" w:eastAsia="Times New Roman" w:hAnsi="Times New Roman"/>
          <w:b/>
          <w:bCs/>
          <w:szCs w:val="20"/>
          <w:lang w:val="en-US"/>
        </w:rPr>
        <w:t>R planes and acceptability curves.</w:t>
      </w:r>
    </w:p>
    <w:p w:rsidR="00D87E7A" w:rsidRPr="0086648D" w:rsidRDefault="00D87E7A" w:rsidP="00185B2D">
      <w:pPr>
        <w:spacing w:line="480" w:lineRule="auto"/>
        <w:outlineLvl w:val="0"/>
        <w:rPr>
          <w:rFonts w:ascii="Times New Roman" w:eastAsia="Times New Roman" w:hAnsi="Times New Roman"/>
          <w:b/>
          <w:bCs/>
          <w:sz w:val="24"/>
          <w:szCs w:val="24"/>
          <w:lang w:val="en-US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7091"/>
        <w:gridCol w:w="7092"/>
      </w:tblGrid>
      <w:tr w:rsidR="00F30101" w:rsidRPr="0086648D" w:rsidTr="003E2CDC">
        <w:trPr>
          <w:trHeight w:val="5388"/>
        </w:trPr>
        <w:tc>
          <w:tcPr>
            <w:tcW w:w="7091" w:type="dxa"/>
          </w:tcPr>
          <w:p w:rsidR="00DE233C" w:rsidRPr="0086648D" w:rsidRDefault="00DE233C" w:rsidP="00454E76">
            <w:pPr>
              <w:spacing w:line="480" w:lineRule="auto"/>
              <w:jc w:val="center"/>
              <w:outlineLvl w:val="0"/>
              <w:rPr>
                <w:rFonts w:ascii="Times New Roman" w:hAnsi="Times New Roman"/>
                <w:b/>
                <w:szCs w:val="20"/>
                <w:lang w:val="en-US"/>
              </w:rPr>
            </w:pPr>
          </w:p>
          <w:p w:rsidR="00F30101" w:rsidRPr="0086648D" w:rsidRDefault="003F39E4" w:rsidP="00454E76">
            <w:pPr>
              <w:spacing w:line="480" w:lineRule="auto"/>
              <w:jc w:val="center"/>
              <w:outlineLvl w:val="0"/>
              <w:rPr>
                <w:rFonts w:ascii="Times New Roman" w:hAnsi="Times New Roman"/>
                <w:color w:val="0C03C7"/>
                <w:szCs w:val="20"/>
                <w:lang w:val="en-US"/>
              </w:rPr>
            </w:pPr>
            <w:r w:rsidRPr="0086648D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8579B22" wp14:editId="13E728EB">
                      <wp:simplePos x="0" y="0"/>
                      <wp:positionH relativeFrom="column">
                        <wp:posOffset>137160</wp:posOffset>
                      </wp:positionH>
                      <wp:positionV relativeFrom="paragraph">
                        <wp:posOffset>2954655</wp:posOffset>
                      </wp:positionV>
                      <wp:extent cx="691515" cy="238125"/>
                      <wp:effectExtent l="0" t="0" r="13335" b="28575"/>
                      <wp:wrapNone/>
                      <wp:docPr id="19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91515" cy="2381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30101" w:rsidRPr="00E30BB6" w:rsidRDefault="00F30101" w:rsidP="00F30101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Q3 </w:t>
                                  </w:r>
                                  <w:r w:rsidR="008A7054"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=0.8%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kstvak 2" o:spid="_x0000_s1026" type="#_x0000_t202" style="position:absolute;left:0;text-align:left;margin-left:10.8pt;margin-top:232.65pt;width:54.45pt;height:1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" strokecolor="#a5a5a5 [2092]">
                      <v:textbox>
                        <w:txbxContent>
                          <w:p w:rsidR="00F30101" w:rsidRPr="00E30BB6" w:rsidRDefault="00F30101" w:rsidP="00F30101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Q3 </w:t>
                            </w:r>
                            <w:r w:rsidR="008A7054"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=0.8%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6648D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E6AAB25" wp14:editId="3D349DAE">
                      <wp:simplePos x="0" y="0"/>
                      <wp:positionH relativeFrom="column">
                        <wp:posOffset>3348356</wp:posOffset>
                      </wp:positionH>
                      <wp:positionV relativeFrom="paragraph">
                        <wp:posOffset>2953385</wp:posOffset>
                      </wp:positionV>
                      <wp:extent cx="833120" cy="234950"/>
                      <wp:effectExtent l="0" t="0" r="24130" b="12700"/>
                      <wp:wrapNone/>
                      <wp:docPr id="21" name="Tekstvak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33120" cy="23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30101" w:rsidRPr="00E30BB6" w:rsidRDefault="00F30101" w:rsidP="00F30101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Q4 = 97</w:t>
                                  </w:r>
                                  <w:r w:rsidR="008A7054"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.4</w:t>
                                  </w: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kstvak 21" o:spid="_x0000_s1027" type="#_x0000_t202" style="position:absolute;left:0;text-align:left;margin-left:263.65pt;margin-top:232.55pt;width:65.6pt;height:18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" strokecolor="#a5a5a5 [2092]">
                      <v:textbox>
                        <w:txbxContent>
                          <w:p w:rsidR="00F30101" w:rsidRPr="00E30BB6" w:rsidRDefault="00F30101" w:rsidP="00F30101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Q4 = 97</w:t>
                            </w:r>
                            <w:r w:rsidR="008A7054"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.4</w:t>
                            </w: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6648D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D6A7791" wp14:editId="2879E4F2">
                      <wp:simplePos x="0" y="0"/>
                      <wp:positionH relativeFrom="column">
                        <wp:posOffset>3462655</wp:posOffset>
                      </wp:positionH>
                      <wp:positionV relativeFrom="paragraph">
                        <wp:posOffset>299720</wp:posOffset>
                      </wp:positionV>
                      <wp:extent cx="714375" cy="231775"/>
                      <wp:effectExtent l="0" t="0" r="28575" b="15875"/>
                      <wp:wrapNone/>
                      <wp:docPr id="13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14375" cy="2317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30101" w:rsidRPr="00E30BB6" w:rsidRDefault="00F30101" w:rsidP="00F30101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Q1 =</w:t>
                                  </w:r>
                                  <w:r w:rsidRPr="00E30BB6" w:rsidDel="005B511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8A7054"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1.8</w:t>
                                  </w: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left:0;text-align:left;margin-left:272.65pt;margin-top:23.6pt;width:56.25pt;height:1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" strokecolor="#a5a5a5 [2092]">
                      <v:textbox>
                        <w:txbxContent>
                          <w:p w:rsidR="00F30101" w:rsidRPr="00E30BB6" w:rsidRDefault="00F30101" w:rsidP="00F30101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Q1 =</w:t>
                            </w:r>
                            <w:r w:rsidRPr="00E30BB6" w:rsidDel="005B511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8A7054"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1.8</w:t>
                            </w: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A7054" w:rsidRPr="0086648D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BC1C133" wp14:editId="431D98D2">
                      <wp:simplePos x="0" y="0"/>
                      <wp:positionH relativeFrom="column">
                        <wp:posOffset>147955</wp:posOffset>
                      </wp:positionH>
                      <wp:positionV relativeFrom="paragraph">
                        <wp:posOffset>305435</wp:posOffset>
                      </wp:positionV>
                      <wp:extent cx="681990" cy="193675"/>
                      <wp:effectExtent l="0" t="0" r="22860" b="15875"/>
                      <wp:wrapNone/>
                      <wp:docPr id="15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1990" cy="1936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30101" w:rsidRPr="00E30BB6" w:rsidRDefault="00F30101" w:rsidP="00F30101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Q2 = </w:t>
                                  </w:r>
                                  <w:r w:rsidR="008A7054"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0.0%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9" type="#_x0000_t202" style="position:absolute;left:0;text-align:left;margin-left:11.65pt;margin-top:24.05pt;width:53.7pt;height:15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" strokecolor="#a5a5a5 [2092]">
                      <v:textbox>
                        <w:txbxContent>
                          <w:p w:rsidR="00F30101" w:rsidRPr="00E30BB6" w:rsidRDefault="00F30101" w:rsidP="00F30101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Q2 = </w:t>
                            </w:r>
                            <w:r w:rsidR="008A7054"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0.0%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30101" w:rsidRPr="0086648D">
              <w:rPr>
                <w:rFonts w:ascii="Times New Roman" w:hAnsi="Times New Roman"/>
                <w:b/>
                <w:szCs w:val="20"/>
                <w:lang w:val="en-US"/>
              </w:rPr>
              <w:t>EMDR</w:t>
            </w:r>
            <w:r w:rsidR="00F30101" w:rsidRPr="0086648D">
              <w:rPr>
                <w:rFonts w:ascii="Times New Roman" w:hAnsi="Times New Roman"/>
                <w:b/>
                <w:noProof/>
                <w:szCs w:val="20"/>
                <w:lang w:val="en-US"/>
              </w:rPr>
              <w:t xml:space="preserve"> vs WL: </w:t>
            </w:r>
            <w:r w:rsidR="00F30101" w:rsidRPr="0086648D">
              <w:rPr>
                <w:rFonts w:ascii="Times New Roman" w:hAnsi="Times New Roman"/>
                <w:noProof/>
                <w:szCs w:val="20"/>
                <w:lang w:val="en-US"/>
              </w:rPr>
              <w:t>societal costs and QALY gain</w:t>
            </w:r>
            <w:r w:rsidR="00F30101" w:rsidRPr="0086648D">
              <w:rPr>
                <w:rFonts w:ascii="Times New Roman" w:hAnsi="Times New Roman"/>
                <w:noProof/>
                <w:szCs w:val="20"/>
              </w:rPr>
              <w:drawing>
                <wp:inline distT="0" distB="0" distL="0" distR="0" wp14:anchorId="182CF036" wp14:editId="0F080F2D">
                  <wp:extent cx="4038600" cy="2886075"/>
                  <wp:effectExtent l="0" t="0" r="19050" b="9525"/>
                  <wp:docPr id="2" name="Grafiek 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8"/>
                    </a:graphicData>
                  </a:graphic>
                </wp:inline>
              </w:drawing>
            </w:r>
          </w:p>
        </w:tc>
        <w:tc>
          <w:tcPr>
            <w:tcW w:w="7092" w:type="dxa"/>
          </w:tcPr>
          <w:p w:rsidR="00DE233C" w:rsidRPr="0086648D" w:rsidRDefault="00DE233C" w:rsidP="00454E76">
            <w:pPr>
              <w:spacing w:line="480" w:lineRule="auto"/>
              <w:jc w:val="center"/>
              <w:outlineLvl w:val="0"/>
              <w:rPr>
                <w:rFonts w:ascii="Times New Roman" w:hAnsi="Times New Roman"/>
                <w:b/>
                <w:szCs w:val="20"/>
                <w:lang w:val="en-US"/>
              </w:rPr>
            </w:pPr>
          </w:p>
          <w:p w:rsidR="00F30101" w:rsidRPr="0086648D" w:rsidRDefault="00F30101" w:rsidP="00454E76">
            <w:pPr>
              <w:spacing w:line="480" w:lineRule="auto"/>
              <w:jc w:val="center"/>
              <w:outlineLvl w:val="0"/>
              <w:rPr>
                <w:rFonts w:ascii="Times New Roman" w:hAnsi="Times New Roman"/>
                <w:szCs w:val="20"/>
                <w:lang w:val="en-US"/>
              </w:rPr>
            </w:pPr>
            <w:r w:rsidRPr="0086648D">
              <w:rPr>
                <w:rFonts w:ascii="Times New Roman" w:hAnsi="Times New Roman"/>
                <w:b/>
                <w:szCs w:val="20"/>
                <w:lang w:val="en-US"/>
              </w:rPr>
              <w:t>PE</w:t>
            </w:r>
            <w:r w:rsidRPr="0086648D" w:rsidDel="00724BF3">
              <w:rPr>
                <w:rFonts w:ascii="Times New Roman" w:hAnsi="Times New Roman"/>
                <w:b/>
                <w:szCs w:val="20"/>
                <w:lang w:val="en-US"/>
              </w:rPr>
              <w:t xml:space="preserve"> </w:t>
            </w:r>
            <w:r w:rsidRPr="0086648D">
              <w:rPr>
                <w:rFonts w:ascii="Times New Roman" w:hAnsi="Times New Roman"/>
                <w:b/>
                <w:szCs w:val="20"/>
                <w:lang w:val="en-US"/>
              </w:rPr>
              <w:t xml:space="preserve">vs WL: </w:t>
            </w:r>
            <w:r w:rsidRPr="0086648D">
              <w:rPr>
                <w:rFonts w:ascii="Times New Roman" w:hAnsi="Times New Roman"/>
                <w:szCs w:val="20"/>
                <w:lang w:val="en-US"/>
              </w:rPr>
              <w:t>societal costs and QALY gain.</w:t>
            </w:r>
          </w:p>
          <w:p w:rsidR="00F30101" w:rsidRPr="0086648D" w:rsidRDefault="003F39E4" w:rsidP="00454E76">
            <w:pPr>
              <w:spacing w:line="480" w:lineRule="auto"/>
              <w:jc w:val="center"/>
              <w:outlineLvl w:val="0"/>
              <w:rPr>
                <w:rFonts w:ascii="Times New Roman" w:hAnsi="Times New Roman"/>
                <w:szCs w:val="20"/>
                <w:lang w:val="en-US"/>
              </w:rPr>
            </w:pPr>
            <w:r w:rsidRPr="0086648D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23786D9" wp14:editId="473D09AC">
                      <wp:simplePos x="0" y="0"/>
                      <wp:positionH relativeFrom="column">
                        <wp:posOffset>3493770</wp:posOffset>
                      </wp:positionH>
                      <wp:positionV relativeFrom="paragraph">
                        <wp:posOffset>-5715</wp:posOffset>
                      </wp:positionV>
                      <wp:extent cx="762000" cy="241300"/>
                      <wp:effectExtent l="0" t="0" r="19050" b="25400"/>
                      <wp:wrapNone/>
                      <wp:docPr id="23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62000" cy="241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30101" w:rsidRPr="00E30BB6" w:rsidRDefault="00F30101" w:rsidP="00F30101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Q1 = 30</w:t>
                                  </w:r>
                                  <w:r w:rsidR="008A7054"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.1</w:t>
                                  </w: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0" type="#_x0000_t202" style="position:absolute;left:0;text-align:left;margin-left:275.1pt;margin-top:-.45pt;width:60pt;height:1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" strokecolor="#a5a5a5 [2092]">
                      <v:textbox>
                        <w:txbxContent>
                          <w:p w:rsidR="00F30101" w:rsidRPr="00E30BB6" w:rsidRDefault="00F30101" w:rsidP="00F30101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Q1 = 30</w:t>
                            </w:r>
                            <w:r w:rsidR="008A7054"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.1</w:t>
                            </w: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6648D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BA3345C" wp14:editId="1F1C8BFC">
                      <wp:simplePos x="0" y="0"/>
                      <wp:positionH relativeFrom="column">
                        <wp:posOffset>3436620</wp:posOffset>
                      </wp:positionH>
                      <wp:positionV relativeFrom="paragraph">
                        <wp:posOffset>2642235</wp:posOffset>
                      </wp:positionV>
                      <wp:extent cx="809625" cy="238125"/>
                      <wp:effectExtent l="0" t="0" r="28575" b="28575"/>
                      <wp:wrapNone/>
                      <wp:docPr id="25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9625" cy="2381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30101" w:rsidRPr="00E30BB6" w:rsidRDefault="00F30101" w:rsidP="00F30101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Q4 = 69</w:t>
                                  </w:r>
                                  <w:r w:rsidR="008A7054"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.4</w:t>
                                  </w: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1" type="#_x0000_t202" style="position:absolute;left:0;text-align:left;margin-left:270.6pt;margin-top:208.05pt;width:63.75pt;height:18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" strokecolor="#a5a5a5 [2092]">
                      <v:textbox>
                        <w:txbxContent>
                          <w:p w:rsidR="00F30101" w:rsidRPr="00E30BB6" w:rsidRDefault="00F30101" w:rsidP="00F30101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Q4 = 69</w:t>
                            </w:r>
                            <w:r w:rsidR="008A7054"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.4</w:t>
                            </w: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A7054" w:rsidRPr="0086648D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47FB1A4" wp14:editId="61CED923">
                      <wp:simplePos x="0" y="0"/>
                      <wp:positionH relativeFrom="column">
                        <wp:posOffset>131445</wp:posOffset>
                      </wp:positionH>
                      <wp:positionV relativeFrom="paragraph">
                        <wp:posOffset>2633980</wp:posOffset>
                      </wp:positionV>
                      <wp:extent cx="771525" cy="257175"/>
                      <wp:effectExtent l="0" t="0" r="28575" b="28575"/>
                      <wp:wrapNone/>
                      <wp:docPr id="26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71525" cy="257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30101" w:rsidRPr="00E30BB6" w:rsidRDefault="00F30101" w:rsidP="00F30101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Q3 </w:t>
                                  </w:r>
                                  <w:r w:rsidR="008A7054"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=0.4</w:t>
                                  </w: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2" type="#_x0000_t202" style="position:absolute;left:0;text-align:left;margin-left:10.35pt;margin-top:207.4pt;width:60.75pt;height:20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" strokecolor="#a5a5a5 [2092]">
                      <v:textbox>
                        <w:txbxContent>
                          <w:p w:rsidR="00F30101" w:rsidRPr="00E30BB6" w:rsidRDefault="00F30101" w:rsidP="00F30101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bookmarkStart w:id="1" w:name="_GoBack"/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Q3 </w:t>
                            </w:r>
                            <w:r w:rsidR="008A7054"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=0.4</w:t>
                            </w: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%</w:t>
                            </w:r>
                            <w:bookmarkEnd w:id="1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A7054" w:rsidRPr="0086648D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52E0CA8B" wp14:editId="14C71D13">
                      <wp:simplePos x="0" y="0"/>
                      <wp:positionH relativeFrom="column">
                        <wp:posOffset>125730</wp:posOffset>
                      </wp:positionH>
                      <wp:positionV relativeFrom="paragraph">
                        <wp:posOffset>3175</wp:posOffset>
                      </wp:positionV>
                      <wp:extent cx="771525" cy="222250"/>
                      <wp:effectExtent l="0" t="0" r="28575" b="25400"/>
                      <wp:wrapNone/>
                      <wp:docPr id="24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71525" cy="222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30101" w:rsidRPr="00E30BB6" w:rsidRDefault="00F30101" w:rsidP="00F30101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Q2 </w:t>
                                  </w:r>
                                  <w:r w:rsidR="008A7054"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=0.1</w:t>
                                  </w:r>
                                  <w:r w:rsidRPr="00E30BB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3" type="#_x0000_t202" style="position:absolute;left:0;text-align:left;margin-left:9.9pt;margin-top:.25pt;width:60.75pt;height:17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" strokecolor="#a5a5a5 [2092]">
                      <v:textbox>
                        <w:txbxContent>
                          <w:p w:rsidR="00F30101" w:rsidRPr="00E30BB6" w:rsidRDefault="00F30101" w:rsidP="00F30101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Q2 </w:t>
                            </w:r>
                            <w:r w:rsidR="008A7054"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=0.1</w:t>
                            </w:r>
                            <w:r w:rsidRPr="00E30BB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30101" w:rsidRPr="0086648D">
              <w:rPr>
                <w:rFonts w:ascii="Times New Roman" w:hAnsi="Times New Roman"/>
                <w:noProof/>
                <w:szCs w:val="20"/>
              </w:rPr>
              <w:drawing>
                <wp:inline distT="0" distB="0" distL="0" distR="0" wp14:anchorId="361C2FD0" wp14:editId="7262FFBF">
                  <wp:extent cx="4124325" cy="2886075"/>
                  <wp:effectExtent l="0" t="0" r="9525" b="9525"/>
                  <wp:docPr id="1" name="Grafiek 1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9"/>
                    </a:graphicData>
                  </a:graphic>
                </wp:inline>
              </w:drawing>
            </w:r>
          </w:p>
        </w:tc>
      </w:tr>
      <w:tr w:rsidR="0077008D" w:rsidRPr="0086648D" w:rsidTr="003E2CDC">
        <w:trPr>
          <w:trHeight w:val="5388"/>
        </w:trPr>
        <w:tc>
          <w:tcPr>
            <w:tcW w:w="7091" w:type="dxa"/>
          </w:tcPr>
          <w:p w:rsidR="00DE233C" w:rsidRPr="0086648D" w:rsidRDefault="00DE233C" w:rsidP="00454E76">
            <w:pPr>
              <w:spacing w:line="480" w:lineRule="auto"/>
              <w:jc w:val="center"/>
              <w:outlineLvl w:val="0"/>
              <w:rPr>
                <w:rFonts w:ascii="Times New Roman" w:hAnsi="Times New Roman"/>
                <w:b/>
                <w:szCs w:val="20"/>
                <w:lang w:val="en-US"/>
              </w:rPr>
            </w:pPr>
          </w:p>
          <w:p w:rsidR="0077008D" w:rsidRPr="0086648D" w:rsidRDefault="00E30BB6" w:rsidP="00454E76">
            <w:pPr>
              <w:spacing w:line="480" w:lineRule="auto"/>
              <w:jc w:val="center"/>
              <w:outlineLvl w:val="0"/>
              <w:rPr>
                <w:rFonts w:ascii="Times New Roman" w:hAnsi="Times New Roman"/>
                <w:szCs w:val="20"/>
                <w:lang w:val="en-US"/>
              </w:rPr>
            </w:pPr>
            <w:r w:rsidRPr="0086648D">
              <w:rPr>
                <w:rFonts w:ascii="Times New Roman" w:hAnsi="Times New Roman"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5459FE0F" wp14:editId="1B7471DF">
                      <wp:simplePos x="0" y="0"/>
                      <wp:positionH relativeFrom="column">
                        <wp:posOffset>3906521</wp:posOffset>
                      </wp:positionH>
                      <wp:positionV relativeFrom="paragraph">
                        <wp:posOffset>535940</wp:posOffset>
                      </wp:positionV>
                      <wp:extent cx="2812415" cy="1403985"/>
                      <wp:effectExtent l="0" t="5080" r="1905" b="1905"/>
                      <wp:wrapNone/>
                      <wp:docPr id="3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0" y="0"/>
                                <a:ext cx="2812415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30BB6" w:rsidRPr="00E30BB6" w:rsidRDefault="00E30BB6" w:rsidP="00E30BB6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E30BB6"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Probability of 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  <w:lang w:val="en-US"/>
                                    </w:rPr>
                                    <w:t>PE</w:t>
                                  </w:r>
                                  <w:r w:rsidRPr="00E30BB6"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 being cost-effective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34" type="#_x0000_t202" style="position:absolute;left:0;text-align:left;margin-left:307.6pt;margin-top:42.2pt;width:221.45pt;height:110.55pt;rotation:-90;z-index:2516705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" stroked="f">
                      <v:textbox style="mso-fit-shape-to-text:t">
                        <w:txbxContent>
                          <w:p w:rsidR="00E30BB6" w:rsidRPr="00E30BB6" w:rsidRDefault="00E30BB6" w:rsidP="00E30BB6">
                            <w:pP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E30BB6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en-US"/>
                              </w:rPr>
                              <w:t xml:space="preserve">Probability of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en-US"/>
                              </w:rPr>
                              <w:t>PE</w:t>
                            </w:r>
                            <w:r w:rsidRPr="00E30BB6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en-US"/>
                              </w:rPr>
                              <w:t xml:space="preserve"> being cost-effective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7008D" w:rsidRPr="0086648D">
              <w:rPr>
                <w:rFonts w:ascii="Times New Roman" w:hAnsi="Times New Roman"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6BD839F" wp14:editId="6F6F5562">
                      <wp:simplePos x="0" y="0"/>
                      <wp:positionH relativeFrom="column">
                        <wp:posOffset>-605155</wp:posOffset>
                      </wp:positionH>
                      <wp:positionV relativeFrom="paragraph">
                        <wp:posOffset>588010</wp:posOffset>
                      </wp:positionV>
                      <wp:extent cx="2812415" cy="1403985"/>
                      <wp:effectExtent l="6668" t="0" r="0" b="0"/>
                      <wp:wrapNone/>
                      <wp:docPr id="307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0" y="0"/>
                                <a:ext cx="2812415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7008D" w:rsidRPr="00E30BB6" w:rsidRDefault="0077008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E30BB6"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  <w:lang w:val="en-US"/>
                                    </w:rPr>
                                    <w:t>Probability of EMDR being cost-effective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35" type="#_x0000_t202" style="position:absolute;left:0;text-align:left;margin-left:-47.65pt;margin-top:46.3pt;width:221.45pt;height:110.55pt;rotation:-90;z-index:2516684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" stroked="f">
                      <v:textbox style="mso-fit-shape-to-text:t">
                        <w:txbxContent>
                          <w:p w:rsidR="0077008D" w:rsidRPr="00E30BB6" w:rsidRDefault="0077008D">
                            <w:pP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E30BB6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en-US"/>
                              </w:rPr>
                              <w:t>Probability of EMDR being cost-effective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7008D" w:rsidRPr="0086648D">
              <w:rPr>
                <w:rFonts w:ascii="Times New Roman" w:hAnsi="Times New Roman"/>
                <w:b/>
                <w:szCs w:val="20"/>
                <w:lang w:val="en-US"/>
              </w:rPr>
              <w:t xml:space="preserve">EMDR vs WL: </w:t>
            </w:r>
            <w:r w:rsidR="0077008D" w:rsidRPr="0086648D">
              <w:rPr>
                <w:rFonts w:ascii="Times New Roman" w:hAnsi="Times New Roman"/>
                <w:szCs w:val="20"/>
                <w:lang w:val="en-US"/>
              </w:rPr>
              <w:t xml:space="preserve">cost-utility acceptability curve and QALY </w:t>
            </w:r>
            <w:r w:rsidR="0077008D" w:rsidRPr="0086648D">
              <w:rPr>
                <w:rFonts w:ascii="Times New Roman" w:hAnsi="Times New Roman"/>
                <w:noProof/>
                <w:szCs w:val="20"/>
              </w:rPr>
              <w:drawing>
                <wp:inline distT="0" distB="0" distL="0" distR="0" wp14:anchorId="7BC1B913" wp14:editId="51E61A9E">
                  <wp:extent cx="4295775" cy="2590800"/>
                  <wp:effectExtent l="0" t="0" r="0" b="0"/>
                  <wp:docPr id="4" name="Grafiek 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0"/>
                    </a:graphicData>
                  </a:graphic>
                </wp:inline>
              </w:drawing>
            </w:r>
          </w:p>
        </w:tc>
        <w:tc>
          <w:tcPr>
            <w:tcW w:w="7092" w:type="dxa"/>
          </w:tcPr>
          <w:p w:rsidR="00DE233C" w:rsidRPr="0086648D" w:rsidRDefault="00DE233C" w:rsidP="0077008D">
            <w:pPr>
              <w:spacing w:line="480" w:lineRule="auto"/>
              <w:jc w:val="center"/>
              <w:outlineLvl w:val="0"/>
              <w:rPr>
                <w:rFonts w:ascii="Times New Roman" w:hAnsi="Times New Roman"/>
                <w:b/>
                <w:szCs w:val="20"/>
                <w:lang w:val="en-US"/>
              </w:rPr>
            </w:pPr>
          </w:p>
          <w:p w:rsidR="0077008D" w:rsidRPr="0086648D" w:rsidRDefault="0077008D" w:rsidP="0077008D">
            <w:pPr>
              <w:spacing w:line="480" w:lineRule="auto"/>
              <w:jc w:val="center"/>
              <w:outlineLvl w:val="0"/>
              <w:rPr>
                <w:rFonts w:ascii="Times New Roman" w:hAnsi="Times New Roman"/>
                <w:b/>
                <w:szCs w:val="20"/>
                <w:lang w:val="en-US"/>
              </w:rPr>
            </w:pPr>
            <w:r w:rsidRPr="0086648D">
              <w:rPr>
                <w:rFonts w:ascii="Times New Roman" w:hAnsi="Times New Roman"/>
                <w:b/>
                <w:szCs w:val="20"/>
                <w:lang w:val="en-US"/>
              </w:rPr>
              <w:t xml:space="preserve">PE vs WL: </w:t>
            </w:r>
            <w:r w:rsidRPr="0086648D">
              <w:rPr>
                <w:rFonts w:ascii="Times New Roman" w:hAnsi="Times New Roman"/>
                <w:szCs w:val="20"/>
                <w:lang w:val="en-US"/>
              </w:rPr>
              <w:t>cost-utility acceptability curve and QALY</w:t>
            </w:r>
          </w:p>
          <w:p w:rsidR="0077008D" w:rsidRPr="0086648D" w:rsidRDefault="0077008D" w:rsidP="00454E76">
            <w:pPr>
              <w:spacing w:line="480" w:lineRule="auto"/>
              <w:jc w:val="center"/>
              <w:outlineLvl w:val="0"/>
              <w:rPr>
                <w:rFonts w:ascii="Times New Roman" w:hAnsi="Times New Roman"/>
                <w:szCs w:val="20"/>
                <w:lang w:val="en-US"/>
              </w:rPr>
            </w:pPr>
            <w:r w:rsidRPr="0086648D">
              <w:rPr>
                <w:rFonts w:ascii="Times New Roman" w:hAnsi="Times New Roman"/>
                <w:noProof/>
                <w:szCs w:val="20"/>
              </w:rPr>
              <w:drawing>
                <wp:inline distT="0" distB="0" distL="0" distR="0" wp14:anchorId="6B2FC8FB" wp14:editId="233E2B03">
                  <wp:extent cx="4133850" cy="2619375"/>
                  <wp:effectExtent l="0" t="0" r="0" b="0"/>
                  <wp:docPr id="6" name="Grafiek 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1"/>
                    </a:graphicData>
                  </a:graphic>
                </wp:inline>
              </w:drawing>
            </w:r>
          </w:p>
        </w:tc>
      </w:tr>
    </w:tbl>
    <w:p w:rsidR="0077008D" w:rsidRPr="0086648D" w:rsidRDefault="0077008D" w:rsidP="00D607AC">
      <w:pPr>
        <w:spacing w:line="480" w:lineRule="auto"/>
        <w:outlineLvl w:val="0"/>
        <w:rPr>
          <w:rFonts w:ascii="Times New Roman" w:hAnsi="Times New Roman"/>
          <w:szCs w:val="20"/>
          <w:lang w:val="en-US"/>
        </w:rPr>
      </w:pPr>
    </w:p>
    <w:p w:rsidR="00D87E7A" w:rsidRPr="0086648D" w:rsidRDefault="00B52EEB" w:rsidP="00D607AC">
      <w:pPr>
        <w:spacing w:line="480" w:lineRule="auto"/>
        <w:outlineLvl w:val="0"/>
        <w:rPr>
          <w:rFonts w:ascii="Times New Roman" w:hAnsi="Times New Roman"/>
          <w:szCs w:val="20"/>
          <w:lang w:val="en-US"/>
        </w:rPr>
      </w:pPr>
      <w:r w:rsidRPr="0086648D">
        <w:rPr>
          <w:rFonts w:ascii="Times New Roman" w:hAnsi="Times New Roman"/>
          <w:szCs w:val="20"/>
          <w:lang w:val="en-US"/>
        </w:rPr>
        <w:t xml:space="preserve">Abbreviations: CAU, care as usual; EMDR, eye movement desensitization and reprocessing; </w:t>
      </w:r>
      <w:r w:rsidR="00CA4130" w:rsidRPr="0086648D">
        <w:rPr>
          <w:rFonts w:ascii="Times New Roman" w:hAnsi="Times New Roman"/>
          <w:szCs w:val="20"/>
          <w:lang w:val="en-US"/>
        </w:rPr>
        <w:t>ICUR</w:t>
      </w:r>
      <w:r w:rsidR="0015436A" w:rsidRPr="0086648D">
        <w:rPr>
          <w:rFonts w:ascii="Times New Roman" w:hAnsi="Times New Roman"/>
          <w:szCs w:val="20"/>
          <w:lang w:val="en-US"/>
        </w:rPr>
        <w:t>, incremental cost-</w:t>
      </w:r>
      <w:r w:rsidR="00CA4130" w:rsidRPr="0086648D">
        <w:rPr>
          <w:rFonts w:ascii="Times New Roman" w:hAnsi="Times New Roman"/>
          <w:szCs w:val="20"/>
          <w:lang w:val="en-US"/>
        </w:rPr>
        <w:t xml:space="preserve">utility </w:t>
      </w:r>
      <w:r w:rsidR="0015436A" w:rsidRPr="0086648D">
        <w:rPr>
          <w:rFonts w:ascii="Times New Roman" w:hAnsi="Times New Roman"/>
          <w:szCs w:val="20"/>
          <w:lang w:val="en-US"/>
        </w:rPr>
        <w:t>ratio</w:t>
      </w:r>
      <w:r w:rsidR="009F60DF" w:rsidRPr="0086648D">
        <w:rPr>
          <w:rFonts w:ascii="Times New Roman" w:hAnsi="Times New Roman"/>
          <w:szCs w:val="20"/>
          <w:lang w:val="en-US"/>
        </w:rPr>
        <w:t xml:space="preserve">; </w:t>
      </w:r>
      <w:r w:rsidRPr="0086648D">
        <w:rPr>
          <w:rFonts w:ascii="Times New Roman" w:hAnsi="Times New Roman"/>
          <w:szCs w:val="20"/>
          <w:lang w:val="en-US"/>
        </w:rPr>
        <w:t>PE, prolonged exposure; QALY, Quality Adjusted Life Year; Q1, Quadrant 1 (more effective, more expensive); Q2, Quadrant 2 (</w:t>
      </w:r>
      <w:r w:rsidR="00C52FEF" w:rsidRPr="0086648D">
        <w:rPr>
          <w:rFonts w:ascii="Times New Roman" w:hAnsi="Times New Roman"/>
          <w:szCs w:val="20"/>
          <w:lang w:val="en-US"/>
        </w:rPr>
        <w:t xml:space="preserve">the inferior quadrant: </w:t>
      </w:r>
      <w:r w:rsidRPr="0086648D">
        <w:rPr>
          <w:rFonts w:ascii="Times New Roman" w:hAnsi="Times New Roman"/>
          <w:szCs w:val="20"/>
          <w:lang w:val="en-US"/>
        </w:rPr>
        <w:t>less effective, more expensive); Q3, Quadrant 3 (less effective, less expensive); Q4, Quadrant 4 (</w:t>
      </w:r>
      <w:r w:rsidR="00C52FEF" w:rsidRPr="0086648D">
        <w:rPr>
          <w:rFonts w:ascii="Times New Roman" w:hAnsi="Times New Roman"/>
          <w:szCs w:val="20"/>
          <w:lang w:val="en-US"/>
        </w:rPr>
        <w:t xml:space="preserve">the dominant quadrant: </w:t>
      </w:r>
      <w:r w:rsidRPr="0086648D">
        <w:rPr>
          <w:rFonts w:ascii="Times New Roman" w:hAnsi="Times New Roman"/>
          <w:szCs w:val="20"/>
          <w:lang w:val="en-US"/>
        </w:rPr>
        <w:t>more effective, less expensive)</w:t>
      </w:r>
      <w:r w:rsidR="0015436A" w:rsidRPr="0086648D">
        <w:rPr>
          <w:rFonts w:ascii="Times New Roman" w:hAnsi="Times New Roman"/>
          <w:szCs w:val="20"/>
          <w:lang w:val="en-US"/>
        </w:rPr>
        <w:t>; WL, waiting list</w:t>
      </w:r>
      <w:r w:rsidRPr="0086648D">
        <w:rPr>
          <w:rFonts w:ascii="Times New Roman" w:hAnsi="Times New Roman"/>
          <w:szCs w:val="20"/>
          <w:lang w:val="en-US"/>
        </w:rPr>
        <w:t>.</w:t>
      </w:r>
    </w:p>
    <w:p w:rsidR="00D607AC" w:rsidRPr="0086648D" w:rsidRDefault="00D607AC" w:rsidP="00185B2D">
      <w:pPr>
        <w:spacing w:line="480" w:lineRule="auto"/>
        <w:outlineLvl w:val="0"/>
        <w:rPr>
          <w:rFonts w:ascii="Times New Roman" w:hAnsi="Times New Roman"/>
          <w:lang w:val="en-US"/>
        </w:rPr>
      </w:pPr>
    </w:p>
    <w:sectPr w:rsidR="00D607AC" w:rsidRPr="0086648D" w:rsidSect="00185B2D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1E60" w:rsidRDefault="00F41E60" w:rsidP="00E046E6">
      <w:r>
        <w:separator/>
      </w:r>
    </w:p>
  </w:endnote>
  <w:endnote w:type="continuationSeparator" w:id="0">
    <w:p w:rsidR="00F41E60" w:rsidRDefault="00F41E60" w:rsidP="00E046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????"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1E60" w:rsidRDefault="00F41E60" w:rsidP="00E046E6">
      <w:r>
        <w:separator/>
      </w:r>
    </w:p>
  </w:footnote>
  <w:footnote w:type="continuationSeparator" w:id="0">
    <w:p w:rsidR="00F41E60" w:rsidRDefault="00F41E60" w:rsidP="00E046E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374F"/>
    <w:rsid w:val="00055DEA"/>
    <w:rsid w:val="00077926"/>
    <w:rsid w:val="0009678F"/>
    <w:rsid w:val="000A74C5"/>
    <w:rsid w:val="000B19D2"/>
    <w:rsid w:val="000E70F6"/>
    <w:rsid w:val="000F15E2"/>
    <w:rsid w:val="00103C01"/>
    <w:rsid w:val="00144169"/>
    <w:rsid w:val="00146D49"/>
    <w:rsid w:val="0015436A"/>
    <w:rsid w:val="001550D4"/>
    <w:rsid w:val="00161D05"/>
    <w:rsid w:val="00184BB3"/>
    <w:rsid w:val="00185B2D"/>
    <w:rsid w:val="00186DE9"/>
    <w:rsid w:val="00195C1C"/>
    <w:rsid w:val="001A165F"/>
    <w:rsid w:val="001B5678"/>
    <w:rsid w:val="001D0F50"/>
    <w:rsid w:val="001D1C77"/>
    <w:rsid w:val="001E0A27"/>
    <w:rsid w:val="00203766"/>
    <w:rsid w:val="0021192E"/>
    <w:rsid w:val="00212A18"/>
    <w:rsid w:val="00215297"/>
    <w:rsid w:val="002527E9"/>
    <w:rsid w:val="00271429"/>
    <w:rsid w:val="00271B5C"/>
    <w:rsid w:val="002C213F"/>
    <w:rsid w:val="002D3A9B"/>
    <w:rsid w:val="002D4030"/>
    <w:rsid w:val="002F024C"/>
    <w:rsid w:val="00327BF9"/>
    <w:rsid w:val="00332195"/>
    <w:rsid w:val="00340637"/>
    <w:rsid w:val="00353CAD"/>
    <w:rsid w:val="00380926"/>
    <w:rsid w:val="003A6CDD"/>
    <w:rsid w:val="003E2CDC"/>
    <w:rsid w:val="003E4818"/>
    <w:rsid w:val="003F39E4"/>
    <w:rsid w:val="003F4B8D"/>
    <w:rsid w:val="003F7D3F"/>
    <w:rsid w:val="00415534"/>
    <w:rsid w:val="00430666"/>
    <w:rsid w:val="004A28E4"/>
    <w:rsid w:val="004A2D28"/>
    <w:rsid w:val="004C292F"/>
    <w:rsid w:val="004C2AF1"/>
    <w:rsid w:val="004E7701"/>
    <w:rsid w:val="005079BD"/>
    <w:rsid w:val="005246A4"/>
    <w:rsid w:val="0052508B"/>
    <w:rsid w:val="00585736"/>
    <w:rsid w:val="005A6FDD"/>
    <w:rsid w:val="005A7490"/>
    <w:rsid w:val="005B5117"/>
    <w:rsid w:val="005F17AA"/>
    <w:rsid w:val="00600A66"/>
    <w:rsid w:val="0061072B"/>
    <w:rsid w:val="00644CE7"/>
    <w:rsid w:val="00661D81"/>
    <w:rsid w:val="00664681"/>
    <w:rsid w:val="00676142"/>
    <w:rsid w:val="006F1E58"/>
    <w:rsid w:val="007237A0"/>
    <w:rsid w:val="00724BF3"/>
    <w:rsid w:val="00735856"/>
    <w:rsid w:val="0074184E"/>
    <w:rsid w:val="007422CF"/>
    <w:rsid w:val="007426B1"/>
    <w:rsid w:val="00756679"/>
    <w:rsid w:val="0077008D"/>
    <w:rsid w:val="007A3CF8"/>
    <w:rsid w:val="007C656F"/>
    <w:rsid w:val="007D1C1D"/>
    <w:rsid w:val="007E7B1F"/>
    <w:rsid w:val="0081284E"/>
    <w:rsid w:val="0085319E"/>
    <w:rsid w:val="0086083B"/>
    <w:rsid w:val="0086648D"/>
    <w:rsid w:val="00873CB2"/>
    <w:rsid w:val="00891AED"/>
    <w:rsid w:val="008A7054"/>
    <w:rsid w:val="008E0CE2"/>
    <w:rsid w:val="008E5C55"/>
    <w:rsid w:val="008F2055"/>
    <w:rsid w:val="008F21E8"/>
    <w:rsid w:val="00913B9A"/>
    <w:rsid w:val="0094260D"/>
    <w:rsid w:val="009531A9"/>
    <w:rsid w:val="009568AA"/>
    <w:rsid w:val="009617C1"/>
    <w:rsid w:val="0097037F"/>
    <w:rsid w:val="00990B49"/>
    <w:rsid w:val="009C1C70"/>
    <w:rsid w:val="009D196B"/>
    <w:rsid w:val="009F5BAB"/>
    <w:rsid w:val="009F5F33"/>
    <w:rsid w:val="009F60DF"/>
    <w:rsid w:val="00A11C15"/>
    <w:rsid w:val="00A31356"/>
    <w:rsid w:val="00A618D8"/>
    <w:rsid w:val="00A90BE8"/>
    <w:rsid w:val="00A95921"/>
    <w:rsid w:val="00AB5C2F"/>
    <w:rsid w:val="00AD1015"/>
    <w:rsid w:val="00AD1520"/>
    <w:rsid w:val="00AF1F7B"/>
    <w:rsid w:val="00B330B7"/>
    <w:rsid w:val="00B52EEB"/>
    <w:rsid w:val="00B55A43"/>
    <w:rsid w:val="00B702C9"/>
    <w:rsid w:val="00B82A92"/>
    <w:rsid w:val="00B857D7"/>
    <w:rsid w:val="00BA374F"/>
    <w:rsid w:val="00BD6CB5"/>
    <w:rsid w:val="00BF2D74"/>
    <w:rsid w:val="00BF663D"/>
    <w:rsid w:val="00C14561"/>
    <w:rsid w:val="00C23C9E"/>
    <w:rsid w:val="00C30166"/>
    <w:rsid w:val="00C40700"/>
    <w:rsid w:val="00C52FEF"/>
    <w:rsid w:val="00C547C2"/>
    <w:rsid w:val="00C73157"/>
    <w:rsid w:val="00CA4130"/>
    <w:rsid w:val="00CC20D2"/>
    <w:rsid w:val="00CC767E"/>
    <w:rsid w:val="00CF1B18"/>
    <w:rsid w:val="00D30674"/>
    <w:rsid w:val="00D41B2B"/>
    <w:rsid w:val="00D607AC"/>
    <w:rsid w:val="00D87E7A"/>
    <w:rsid w:val="00DA1E00"/>
    <w:rsid w:val="00DA4AC7"/>
    <w:rsid w:val="00DE233C"/>
    <w:rsid w:val="00DE2A50"/>
    <w:rsid w:val="00DF1153"/>
    <w:rsid w:val="00DF7F5C"/>
    <w:rsid w:val="00E01370"/>
    <w:rsid w:val="00E046E6"/>
    <w:rsid w:val="00E169CA"/>
    <w:rsid w:val="00E30BB6"/>
    <w:rsid w:val="00E30DE0"/>
    <w:rsid w:val="00E656BD"/>
    <w:rsid w:val="00E73757"/>
    <w:rsid w:val="00E84CE3"/>
    <w:rsid w:val="00EA22E4"/>
    <w:rsid w:val="00EC7D98"/>
    <w:rsid w:val="00ED0291"/>
    <w:rsid w:val="00ED6545"/>
    <w:rsid w:val="00F30101"/>
    <w:rsid w:val="00F32D21"/>
    <w:rsid w:val="00F41266"/>
    <w:rsid w:val="00F41E60"/>
    <w:rsid w:val="00F7358D"/>
    <w:rsid w:val="00F75774"/>
    <w:rsid w:val="00F77A66"/>
    <w:rsid w:val="00F87A39"/>
    <w:rsid w:val="00F92E96"/>
    <w:rsid w:val="00FA3D9B"/>
    <w:rsid w:val="00FB4C95"/>
    <w:rsid w:val="00FC6EFF"/>
    <w:rsid w:val="00FE22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rebuchet MS" w:eastAsiaTheme="minorHAnsi" w:hAnsi="Trebuchet MS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8F21E8"/>
    <w:rPr>
      <w:sz w:val="20"/>
      <w:lang w:val="nl-NL" w:eastAsia="nl-NL"/>
    </w:rPr>
  </w:style>
  <w:style w:type="paragraph" w:styleId="Kop1">
    <w:name w:val="heading 1"/>
    <w:basedOn w:val="Standaard"/>
    <w:next w:val="Standaard"/>
    <w:link w:val="Kop1Char"/>
    <w:uiPriority w:val="99"/>
    <w:qFormat/>
    <w:rsid w:val="009568AA"/>
    <w:pPr>
      <w:keepNext/>
      <w:keepLines/>
      <w:spacing w:before="440"/>
      <w:outlineLvl w:val="0"/>
    </w:pPr>
    <w:rPr>
      <w:rFonts w:eastAsia="MS ????"/>
      <w:b/>
      <w:bCs/>
      <w:sz w:val="28"/>
      <w:szCs w:val="32"/>
    </w:rPr>
  </w:style>
  <w:style w:type="paragraph" w:styleId="Kop2">
    <w:name w:val="heading 2"/>
    <w:basedOn w:val="Standaard"/>
    <w:next w:val="Standaard"/>
    <w:link w:val="Kop2Char"/>
    <w:uiPriority w:val="99"/>
    <w:qFormat/>
    <w:rsid w:val="009568AA"/>
    <w:pPr>
      <w:keepNext/>
      <w:keepLines/>
      <w:spacing w:before="180"/>
      <w:ind w:firstLine="709"/>
      <w:outlineLvl w:val="1"/>
    </w:pPr>
    <w:rPr>
      <w:rFonts w:eastAsia="MS ????"/>
      <w:b/>
      <w:bCs/>
      <w:sz w:val="24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9"/>
    <w:locked/>
    <w:rsid w:val="009568AA"/>
    <w:rPr>
      <w:rFonts w:eastAsia="MS ????"/>
      <w:b/>
      <w:bCs/>
      <w:sz w:val="28"/>
      <w:szCs w:val="32"/>
      <w:lang w:val="nl-NL" w:eastAsia="nl-NL"/>
    </w:rPr>
  </w:style>
  <w:style w:type="character" w:customStyle="1" w:styleId="Kop2Char">
    <w:name w:val="Kop 2 Char"/>
    <w:basedOn w:val="Standaardalinea-lettertype"/>
    <w:link w:val="Kop2"/>
    <w:uiPriority w:val="99"/>
    <w:locked/>
    <w:rsid w:val="009568AA"/>
    <w:rPr>
      <w:rFonts w:eastAsia="MS ????"/>
      <w:b/>
      <w:bCs/>
      <w:sz w:val="24"/>
      <w:szCs w:val="26"/>
      <w:lang w:val="nl-NL" w:eastAsia="nl-NL"/>
    </w:rPr>
  </w:style>
  <w:style w:type="paragraph" w:styleId="Titel">
    <w:name w:val="Title"/>
    <w:basedOn w:val="Standaard"/>
    <w:next w:val="Standaard"/>
    <w:link w:val="TitelChar"/>
    <w:uiPriority w:val="99"/>
    <w:qFormat/>
    <w:rsid w:val="009568AA"/>
    <w:pPr>
      <w:pBdr>
        <w:bottom w:val="single" w:sz="8" w:space="4" w:color="000000" w:themeColor="text1"/>
      </w:pBdr>
      <w:spacing w:after="240"/>
      <w:contextualSpacing/>
    </w:pPr>
    <w:rPr>
      <w:rFonts w:eastAsia="MS ????"/>
      <w:color w:val="17365D"/>
      <w:spacing w:val="5"/>
      <w:kern w:val="18"/>
      <w:sz w:val="36"/>
      <w:szCs w:val="52"/>
    </w:rPr>
  </w:style>
  <w:style w:type="character" w:customStyle="1" w:styleId="TitelChar">
    <w:name w:val="Titel Char"/>
    <w:basedOn w:val="Standaardalinea-lettertype"/>
    <w:link w:val="Titel"/>
    <w:uiPriority w:val="99"/>
    <w:locked/>
    <w:rsid w:val="009568AA"/>
    <w:rPr>
      <w:rFonts w:eastAsia="MS ????"/>
      <w:color w:val="17365D"/>
      <w:spacing w:val="5"/>
      <w:kern w:val="18"/>
      <w:sz w:val="36"/>
      <w:szCs w:val="52"/>
      <w:lang w:val="nl-NL" w:eastAsia="nl-NL"/>
    </w:rPr>
  </w:style>
  <w:style w:type="paragraph" w:styleId="Ondertitel">
    <w:name w:val="Subtitle"/>
    <w:basedOn w:val="Standaard"/>
    <w:next w:val="Standaard"/>
    <w:link w:val="OndertitelChar"/>
    <w:uiPriority w:val="99"/>
    <w:qFormat/>
    <w:rsid w:val="00CF1B18"/>
    <w:pPr>
      <w:numPr>
        <w:ilvl w:val="1"/>
      </w:numPr>
    </w:pPr>
    <w:rPr>
      <w:rFonts w:eastAsia="MS ????"/>
      <w:i/>
      <w:iCs/>
      <w:spacing w:val="15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99"/>
    <w:locked/>
    <w:rsid w:val="00CF1B18"/>
    <w:rPr>
      <w:rFonts w:eastAsia="MS ????"/>
      <w:i/>
      <w:iCs/>
      <w:spacing w:val="15"/>
      <w:sz w:val="24"/>
      <w:szCs w:val="24"/>
      <w:lang w:val="nl-NL" w:eastAsia="nl-NL"/>
    </w:rPr>
  </w:style>
  <w:style w:type="character" w:styleId="Subtielebenadrukking">
    <w:name w:val="Subtle Emphasis"/>
    <w:basedOn w:val="Standaardalinea-lettertype"/>
    <w:uiPriority w:val="99"/>
    <w:qFormat/>
    <w:rsid w:val="00CF1B18"/>
    <w:rPr>
      <w:rFonts w:ascii="Trebuchet MS" w:hAnsi="Trebuchet MS" w:cs="Times New Roman"/>
      <w:i/>
      <w:iCs/>
      <w:color w:val="808080"/>
      <w:sz w:val="20"/>
    </w:rPr>
  </w:style>
  <w:style w:type="character" w:styleId="Nadruk">
    <w:name w:val="Emphasis"/>
    <w:basedOn w:val="Standaardalinea-lettertype"/>
    <w:uiPriority w:val="99"/>
    <w:qFormat/>
    <w:rsid w:val="00CF1B18"/>
    <w:rPr>
      <w:rFonts w:ascii="Trebuchet MS" w:hAnsi="Trebuchet MS" w:cs="Times New Roman"/>
      <w:i/>
      <w:iCs/>
      <w:sz w:val="20"/>
    </w:rPr>
  </w:style>
  <w:style w:type="character" w:styleId="Intensievebenadrukking">
    <w:name w:val="Intense Emphasis"/>
    <w:basedOn w:val="Standaardalinea-lettertype"/>
    <w:uiPriority w:val="99"/>
    <w:qFormat/>
    <w:rsid w:val="00CF1B18"/>
    <w:rPr>
      <w:rFonts w:ascii="Trebuchet MS" w:hAnsi="Trebuchet MS" w:cs="Times New Roman"/>
      <w:b/>
      <w:bCs/>
      <w:i/>
      <w:iCs/>
      <w:color w:val="auto"/>
      <w:sz w:val="20"/>
    </w:rPr>
  </w:style>
  <w:style w:type="character" w:styleId="Zwaar">
    <w:name w:val="Strong"/>
    <w:basedOn w:val="Standaardalinea-lettertype"/>
    <w:uiPriority w:val="99"/>
    <w:qFormat/>
    <w:rsid w:val="00CF1B18"/>
    <w:rPr>
      <w:rFonts w:ascii="Trebuchet MS" w:hAnsi="Trebuchet MS" w:cs="Times New Roman"/>
      <w:b/>
      <w:bCs/>
      <w:color w:val="auto"/>
      <w:sz w:val="20"/>
    </w:rPr>
  </w:style>
  <w:style w:type="paragraph" w:styleId="Citaat">
    <w:name w:val="Quote"/>
    <w:basedOn w:val="Standaard"/>
    <w:next w:val="Standaard"/>
    <w:link w:val="CitaatChar"/>
    <w:uiPriority w:val="99"/>
    <w:qFormat/>
    <w:rsid w:val="00AB5C2F"/>
    <w:rPr>
      <w:i/>
      <w:iCs/>
      <w:color w:val="000000"/>
    </w:rPr>
  </w:style>
  <w:style w:type="character" w:customStyle="1" w:styleId="CitaatChar">
    <w:name w:val="Citaat Char"/>
    <w:basedOn w:val="Standaardalinea-lettertype"/>
    <w:link w:val="Citaat"/>
    <w:uiPriority w:val="99"/>
    <w:locked/>
    <w:rsid w:val="00AB5C2F"/>
    <w:rPr>
      <w:rFonts w:cs="Times New Roman"/>
      <w:i/>
      <w:iCs/>
      <w:color w:val="000000"/>
    </w:rPr>
  </w:style>
  <w:style w:type="paragraph" w:styleId="Duidelijkcitaat">
    <w:name w:val="Intense Quote"/>
    <w:basedOn w:val="Citaat"/>
    <w:next w:val="Standaard"/>
    <w:link w:val="DuidelijkcitaatChar"/>
    <w:uiPriority w:val="99"/>
    <w:qFormat/>
    <w:rsid w:val="00CF1B18"/>
    <w:pPr>
      <w:spacing w:before="200" w:after="280"/>
    </w:pPr>
    <w:rPr>
      <w:b/>
      <w:bCs/>
      <w:iCs w:val="0"/>
      <w:color w:val="auto"/>
    </w:rPr>
  </w:style>
  <w:style w:type="character" w:customStyle="1" w:styleId="DuidelijkcitaatChar">
    <w:name w:val="Duidelijk citaat Char"/>
    <w:basedOn w:val="Standaardalinea-lettertype"/>
    <w:link w:val="Duidelijkcitaat"/>
    <w:uiPriority w:val="99"/>
    <w:locked/>
    <w:rsid w:val="00CF1B18"/>
    <w:rPr>
      <w:b/>
      <w:bCs/>
      <w:i/>
      <w:sz w:val="20"/>
      <w:lang w:val="nl-NL" w:eastAsia="nl-NL"/>
    </w:rPr>
  </w:style>
  <w:style w:type="character" w:styleId="Subtieleverwijzing">
    <w:name w:val="Subtle Reference"/>
    <w:basedOn w:val="Standaardalinea-lettertype"/>
    <w:uiPriority w:val="99"/>
    <w:qFormat/>
    <w:rsid w:val="00AB5C2F"/>
    <w:rPr>
      <w:rFonts w:cs="Times New Roman"/>
      <w:smallCaps/>
      <w:color w:val="C0504D"/>
      <w:u w:val="single"/>
    </w:rPr>
  </w:style>
  <w:style w:type="character" w:styleId="Intensieveverwijzing">
    <w:name w:val="Intense Reference"/>
    <w:basedOn w:val="Standaardalinea-lettertype"/>
    <w:uiPriority w:val="99"/>
    <w:qFormat/>
    <w:rsid w:val="00AB5C2F"/>
    <w:rPr>
      <w:rFonts w:cs="Times New Roman"/>
      <w:b/>
      <w:bCs/>
      <w:smallCaps/>
      <w:color w:val="C0504D"/>
      <w:spacing w:val="5"/>
      <w:u w:val="single"/>
    </w:rPr>
  </w:style>
  <w:style w:type="character" w:styleId="Titelvanboek">
    <w:name w:val="Book Title"/>
    <w:basedOn w:val="Standaardalinea-lettertype"/>
    <w:uiPriority w:val="99"/>
    <w:qFormat/>
    <w:rsid w:val="00CF1B18"/>
    <w:rPr>
      <w:rFonts w:ascii="Trebuchet MS" w:hAnsi="Trebuchet MS" w:cs="Times New Roman"/>
      <w:b/>
      <w:bCs/>
      <w:smallCaps/>
      <w:spacing w:val="5"/>
      <w:sz w:val="24"/>
    </w:rPr>
  </w:style>
  <w:style w:type="paragraph" w:styleId="Lijstalinea">
    <w:name w:val="List Paragraph"/>
    <w:basedOn w:val="Standaard"/>
    <w:uiPriority w:val="99"/>
    <w:qFormat/>
    <w:rsid w:val="00AB5C2F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BA374F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A374F"/>
    <w:rPr>
      <w:rFonts w:ascii="Tahoma" w:hAnsi="Tahoma" w:cs="Tahoma"/>
      <w:sz w:val="16"/>
      <w:szCs w:val="16"/>
      <w:lang w:val="nl-NL" w:eastAsia="nl-NL"/>
    </w:rPr>
  </w:style>
  <w:style w:type="table" w:styleId="Tabelraster">
    <w:name w:val="Table Grid"/>
    <w:basedOn w:val="Standaardtabel"/>
    <w:locked/>
    <w:rsid w:val="00185B2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E046E6"/>
    <w:rPr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E046E6"/>
    <w:rPr>
      <w:sz w:val="20"/>
      <w:szCs w:val="20"/>
      <w:lang w:val="nl-NL" w:eastAsia="nl-NL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E046E6"/>
    <w:rPr>
      <w:vertAlign w:val="superscript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0B19D2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0B19D2"/>
    <w:rPr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0B19D2"/>
    <w:rPr>
      <w:sz w:val="20"/>
      <w:szCs w:val="20"/>
      <w:lang w:val="nl-NL" w:eastAsia="nl-NL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0B19D2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0B19D2"/>
    <w:rPr>
      <w:b/>
      <w:bCs/>
      <w:sz w:val="20"/>
      <w:szCs w:val="20"/>
      <w:lang w:val="nl-NL" w:eastAsia="nl-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rebuchet MS" w:eastAsiaTheme="minorHAnsi" w:hAnsi="Trebuchet MS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8F21E8"/>
    <w:rPr>
      <w:sz w:val="20"/>
      <w:lang w:val="nl-NL" w:eastAsia="nl-NL"/>
    </w:rPr>
  </w:style>
  <w:style w:type="paragraph" w:styleId="Kop1">
    <w:name w:val="heading 1"/>
    <w:basedOn w:val="Standaard"/>
    <w:next w:val="Standaard"/>
    <w:link w:val="Kop1Char"/>
    <w:uiPriority w:val="99"/>
    <w:qFormat/>
    <w:rsid w:val="009568AA"/>
    <w:pPr>
      <w:keepNext/>
      <w:keepLines/>
      <w:spacing w:before="440"/>
      <w:outlineLvl w:val="0"/>
    </w:pPr>
    <w:rPr>
      <w:rFonts w:eastAsia="MS ????"/>
      <w:b/>
      <w:bCs/>
      <w:sz w:val="28"/>
      <w:szCs w:val="32"/>
    </w:rPr>
  </w:style>
  <w:style w:type="paragraph" w:styleId="Kop2">
    <w:name w:val="heading 2"/>
    <w:basedOn w:val="Standaard"/>
    <w:next w:val="Standaard"/>
    <w:link w:val="Kop2Char"/>
    <w:uiPriority w:val="99"/>
    <w:qFormat/>
    <w:rsid w:val="009568AA"/>
    <w:pPr>
      <w:keepNext/>
      <w:keepLines/>
      <w:spacing w:before="180"/>
      <w:ind w:firstLine="709"/>
      <w:outlineLvl w:val="1"/>
    </w:pPr>
    <w:rPr>
      <w:rFonts w:eastAsia="MS ????"/>
      <w:b/>
      <w:bCs/>
      <w:sz w:val="24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9"/>
    <w:locked/>
    <w:rsid w:val="009568AA"/>
    <w:rPr>
      <w:rFonts w:eastAsia="MS ????"/>
      <w:b/>
      <w:bCs/>
      <w:sz w:val="28"/>
      <w:szCs w:val="32"/>
      <w:lang w:val="nl-NL" w:eastAsia="nl-NL"/>
    </w:rPr>
  </w:style>
  <w:style w:type="character" w:customStyle="1" w:styleId="Kop2Char">
    <w:name w:val="Kop 2 Char"/>
    <w:basedOn w:val="Standaardalinea-lettertype"/>
    <w:link w:val="Kop2"/>
    <w:uiPriority w:val="99"/>
    <w:locked/>
    <w:rsid w:val="009568AA"/>
    <w:rPr>
      <w:rFonts w:eastAsia="MS ????"/>
      <w:b/>
      <w:bCs/>
      <w:sz w:val="24"/>
      <w:szCs w:val="26"/>
      <w:lang w:val="nl-NL" w:eastAsia="nl-NL"/>
    </w:rPr>
  </w:style>
  <w:style w:type="paragraph" w:styleId="Titel">
    <w:name w:val="Title"/>
    <w:basedOn w:val="Standaard"/>
    <w:next w:val="Standaard"/>
    <w:link w:val="TitelChar"/>
    <w:uiPriority w:val="99"/>
    <w:qFormat/>
    <w:rsid w:val="009568AA"/>
    <w:pPr>
      <w:pBdr>
        <w:bottom w:val="single" w:sz="8" w:space="4" w:color="000000" w:themeColor="text1"/>
      </w:pBdr>
      <w:spacing w:after="240"/>
      <w:contextualSpacing/>
    </w:pPr>
    <w:rPr>
      <w:rFonts w:eastAsia="MS ????"/>
      <w:color w:val="17365D"/>
      <w:spacing w:val="5"/>
      <w:kern w:val="18"/>
      <w:sz w:val="36"/>
      <w:szCs w:val="52"/>
    </w:rPr>
  </w:style>
  <w:style w:type="character" w:customStyle="1" w:styleId="TitelChar">
    <w:name w:val="Titel Char"/>
    <w:basedOn w:val="Standaardalinea-lettertype"/>
    <w:link w:val="Titel"/>
    <w:uiPriority w:val="99"/>
    <w:locked/>
    <w:rsid w:val="009568AA"/>
    <w:rPr>
      <w:rFonts w:eastAsia="MS ????"/>
      <w:color w:val="17365D"/>
      <w:spacing w:val="5"/>
      <w:kern w:val="18"/>
      <w:sz w:val="36"/>
      <w:szCs w:val="52"/>
      <w:lang w:val="nl-NL" w:eastAsia="nl-NL"/>
    </w:rPr>
  </w:style>
  <w:style w:type="paragraph" w:styleId="Ondertitel">
    <w:name w:val="Subtitle"/>
    <w:basedOn w:val="Standaard"/>
    <w:next w:val="Standaard"/>
    <w:link w:val="OndertitelChar"/>
    <w:uiPriority w:val="99"/>
    <w:qFormat/>
    <w:rsid w:val="00CF1B18"/>
    <w:pPr>
      <w:numPr>
        <w:ilvl w:val="1"/>
      </w:numPr>
    </w:pPr>
    <w:rPr>
      <w:rFonts w:eastAsia="MS ????"/>
      <w:i/>
      <w:iCs/>
      <w:spacing w:val="15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99"/>
    <w:locked/>
    <w:rsid w:val="00CF1B18"/>
    <w:rPr>
      <w:rFonts w:eastAsia="MS ????"/>
      <w:i/>
      <w:iCs/>
      <w:spacing w:val="15"/>
      <w:sz w:val="24"/>
      <w:szCs w:val="24"/>
      <w:lang w:val="nl-NL" w:eastAsia="nl-NL"/>
    </w:rPr>
  </w:style>
  <w:style w:type="character" w:styleId="Subtielebenadrukking">
    <w:name w:val="Subtle Emphasis"/>
    <w:basedOn w:val="Standaardalinea-lettertype"/>
    <w:uiPriority w:val="99"/>
    <w:qFormat/>
    <w:rsid w:val="00CF1B18"/>
    <w:rPr>
      <w:rFonts w:ascii="Trebuchet MS" w:hAnsi="Trebuchet MS" w:cs="Times New Roman"/>
      <w:i/>
      <w:iCs/>
      <w:color w:val="808080"/>
      <w:sz w:val="20"/>
    </w:rPr>
  </w:style>
  <w:style w:type="character" w:styleId="Nadruk">
    <w:name w:val="Emphasis"/>
    <w:basedOn w:val="Standaardalinea-lettertype"/>
    <w:uiPriority w:val="99"/>
    <w:qFormat/>
    <w:rsid w:val="00CF1B18"/>
    <w:rPr>
      <w:rFonts w:ascii="Trebuchet MS" w:hAnsi="Trebuchet MS" w:cs="Times New Roman"/>
      <w:i/>
      <w:iCs/>
      <w:sz w:val="20"/>
    </w:rPr>
  </w:style>
  <w:style w:type="character" w:styleId="Intensievebenadrukking">
    <w:name w:val="Intense Emphasis"/>
    <w:basedOn w:val="Standaardalinea-lettertype"/>
    <w:uiPriority w:val="99"/>
    <w:qFormat/>
    <w:rsid w:val="00CF1B18"/>
    <w:rPr>
      <w:rFonts w:ascii="Trebuchet MS" w:hAnsi="Trebuchet MS" w:cs="Times New Roman"/>
      <w:b/>
      <w:bCs/>
      <w:i/>
      <w:iCs/>
      <w:color w:val="auto"/>
      <w:sz w:val="20"/>
    </w:rPr>
  </w:style>
  <w:style w:type="character" w:styleId="Zwaar">
    <w:name w:val="Strong"/>
    <w:basedOn w:val="Standaardalinea-lettertype"/>
    <w:uiPriority w:val="99"/>
    <w:qFormat/>
    <w:rsid w:val="00CF1B18"/>
    <w:rPr>
      <w:rFonts w:ascii="Trebuchet MS" w:hAnsi="Trebuchet MS" w:cs="Times New Roman"/>
      <w:b/>
      <w:bCs/>
      <w:color w:val="auto"/>
      <w:sz w:val="20"/>
    </w:rPr>
  </w:style>
  <w:style w:type="paragraph" w:styleId="Citaat">
    <w:name w:val="Quote"/>
    <w:basedOn w:val="Standaard"/>
    <w:next w:val="Standaard"/>
    <w:link w:val="CitaatChar"/>
    <w:uiPriority w:val="99"/>
    <w:qFormat/>
    <w:rsid w:val="00AB5C2F"/>
    <w:rPr>
      <w:i/>
      <w:iCs/>
      <w:color w:val="000000"/>
    </w:rPr>
  </w:style>
  <w:style w:type="character" w:customStyle="1" w:styleId="CitaatChar">
    <w:name w:val="Citaat Char"/>
    <w:basedOn w:val="Standaardalinea-lettertype"/>
    <w:link w:val="Citaat"/>
    <w:uiPriority w:val="99"/>
    <w:locked/>
    <w:rsid w:val="00AB5C2F"/>
    <w:rPr>
      <w:rFonts w:cs="Times New Roman"/>
      <w:i/>
      <w:iCs/>
      <w:color w:val="000000"/>
    </w:rPr>
  </w:style>
  <w:style w:type="paragraph" w:styleId="Duidelijkcitaat">
    <w:name w:val="Intense Quote"/>
    <w:basedOn w:val="Citaat"/>
    <w:next w:val="Standaard"/>
    <w:link w:val="DuidelijkcitaatChar"/>
    <w:uiPriority w:val="99"/>
    <w:qFormat/>
    <w:rsid w:val="00CF1B18"/>
    <w:pPr>
      <w:spacing w:before="200" w:after="280"/>
    </w:pPr>
    <w:rPr>
      <w:b/>
      <w:bCs/>
      <w:iCs w:val="0"/>
      <w:color w:val="auto"/>
    </w:rPr>
  </w:style>
  <w:style w:type="character" w:customStyle="1" w:styleId="DuidelijkcitaatChar">
    <w:name w:val="Duidelijk citaat Char"/>
    <w:basedOn w:val="Standaardalinea-lettertype"/>
    <w:link w:val="Duidelijkcitaat"/>
    <w:uiPriority w:val="99"/>
    <w:locked/>
    <w:rsid w:val="00CF1B18"/>
    <w:rPr>
      <w:b/>
      <w:bCs/>
      <w:i/>
      <w:sz w:val="20"/>
      <w:lang w:val="nl-NL" w:eastAsia="nl-NL"/>
    </w:rPr>
  </w:style>
  <w:style w:type="character" w:styleId="Subtieleverwijzing">
    <w:name w:val="Subtle Reference"/>
    <w:basedOn w:val="Standaardalinea-lettertype"/>
    <w:uiPriority w:val="99"/>
    <w:qFormat/>
    <w:rsid w:val="00AB5C2F"/>
    <w:rPr>
      <w:rFonts w:cs="Times New Roman"/>
      <w:smallCaps/>
      <w:color w:val="C0504D"/>
      <w:u w:val="single"/>
    </w:rPr>
  </w:style>
  <w:style w:type="character" w:styleId="Intensieveverwijzing">
    <w:name w:val="Intense Reference"/>
    <w:basedOn w:val="Standaardalinea-lettertype"/>
    <w:uiPriority w:val="99"/>
    <w:qFormat/>
    <w:rsid w:val="00AB5C2F"/>
    <w:rPr>
      <w:rFonts w:cs="Times New Roman"/>
      <w:b/>
      <w:bCs/>
      <w:smallCaps/>
      <w:color w:val="C0504D"/>
      <w:spacing w:val="5"/>
      <w:u w:val="single"/>
    </w:rPr>
  </w:style>
  <w:style w:type="character" w:styleId="Titelvanboek">
    <w:name w:val="Book Title"/>
    <w:basedOn w:val="Standaardalinea-lettertype"/>
    <w:uiPriority w:val="99"/>
    <w:qFormat/>
    <w:rsid w:val="00CF1B18"/>
    <w:rPr>
      <w:rFonts w:ascii="Trebuchet MS" w:hAnsi="Trebuchet MS" w:cs="Times New Roman"/>
      <w:b/>
      <w:bCs/>
      <w:smallCaps/>
      <w:spacing w:val="5"/>
      <w:sz w:val="24"/>
    </w:rPr>
  </w:style>
  <w:style w:type="paragraph" w:styleId="Lijstalinea">
    <w:name w:val="List Paragraph"/>
    <w:basedOn w:val="Standaard"/>
    <w:uiPriority w:val="99"/>
    <w:qFormat/>
    <w:rsid w:val="00AB5C2F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BA374F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A374F"/>
    <w:rPr>
      <w:rFonts w:ascii="Tahoma" w:hAnsi="Tahoma" w:cs="Tahoma"/>
      <w:sz w:val="16"/>
      <w:szCs w:val="16"/>
      <w:lang w:val="nl-NL" w:eastAsia="nl-NL"/>
    </w:rPr>
  </w:style>
  <w:style w:type="table" w:styleId="Tabelraster">
    <w:name w:val="Table Grid"/>
    <w:basedOn w:val="Standaardtabel"/>
    <w:locked/>
    <w:rsid w:val="00185B2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E046E6"/>
    <w:rPr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E046E6"/>
    <w:rPr>
      <w:sz w:val="20"/>
      <w:szCs w:val="20"/>
      <w:lang w:val="nl-NL" w:eastAsia="nl-NL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E046E6"/>
    <w:rPr>
      <w:vertAlign w:val="superscript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0B19D2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0B19D2"/>
    <w:rPr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0B19D2"/>
    <w:rPr>
      <w:sz w:val="20"/>
      <w:szCs w:val="20"/>
      <w:lang w:val="nl-NL" w:eastAsia="nl-NL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0B19D2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0B19D2"/>
    <w:rPr>
      <w:b/>
      <w:bCs/>
      <w:sz w:val="20"/>
      <w:szCs w:val="20"/>
      <w:lang w:val="nl-NL"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5" Type="http://schemas.openxmlformats.org/officeDocument/2006/relationships/webSettings" Target="webSettings.xml"/><Relationship Id="rId10" Type="http://schemas.openxmlformats.org/officeDocument/2006/relationships/chart" Target="charts/chart3.xml"/><Relationship Id="rId4" Type="http://schemas.openxmlformats.org/officeDocument/2006/relationships/settings" Target="settings.xml"/><Relationship Id="rId9" Type="http://schemas.openxmlformats.org/officeDocument/2006/relationships/chart" Target="charts/chart2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4.xlsx"/><Relationship Id="rId1" Type="http://schemas.openxmlformats.org/officeDocument/2006/relationships/themeOverride" Target="../theme/themeOverrid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nl-NL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1756276927648195"/>
          <c:y val="2.3439070116235472E-2"/>
          <c:w val="0.82819194770465021"/>
          <c:h val="0.82259608638029158"/>
        </c:manualLayout>
      </c:layout>
      <c:scatterChart>
        <c:scatterStyle val="lineMarker"/>
        <c:varyColors val="0"/>
        <c:ser>
          <c:idx val="0"/>
          <c:order val="0"/>
          <c:spPr>
            <a:ln w="28575">
              <a:noFill/>
            </a:ln>
          </c:spPr>
          <c:marker>
            <c:symbol val="circle"/>
            <c:size val="3"/>
            <c:spPr>
              <a:solidFill>
                <a:srgbClr val="0C03C7"/>
              </a:solidFill>
              <a:ln>
                <a:noFill/>
              </a:ln>
            </c:spPr>
          </c:marker>
          <c:xVal>
            <c:numRef>
              <c:f>'Data ellipses'!$A$4:$A$2503</c:f>
              <c:numCache>
                <c:formatCode>_-* #,##0.00_-;\-* #,##0.00_-;_-* "-"??_-;_-@_-</c:formatCode>
                <c:ptCount val="2500"/>
                <c:pt idx="0">
                  <c:v>5.0580583173001958E-2</c:v>
                </c:pt>
                <c:pt idx="1">
                  <c:v>3.6046978648654859E-2</c:v>
                </c:pt>
                <c:pt idx="2">
                  <c:v>4.0274857574829098E-2</c:v>
                </c:pt>
                <c:pt idx="3">
                  <c:v>3.5222673519967884E-2</c:v>
                </c:pt>
                <c:pt idx="4">
                  <c:v>6.0427970316188767E-2</c:v>
                </c:pt>
                <c:pt idx="5">
                  <c:v>4.942284343684486E-2</c:v>
                </c:pt>
                <c:pt idx="6">
                  <c:v>5.178730708199375E-2</c:v>
                </c:pt>
                <c:pt idx="7">
                  <c:v>5.0924558167751544E-2</c:v>
                </c:pt>
                <c:pt idx="8">
                  <c:v>5.8058380637119905E-2</c:v>
                </c:pt>
                <c:pt idx="9">
                  <c:v>5.4463464513876375E-2</c:v>
                </c:pt>
                <c:pt idx="10">
                  <c:v>4.9776725130863675E-2</c:v>
                </c:pt>
                <c:pt idx="11">
                  <c:v>5.2757013826189136E-2</c:v>
                </c:pt>
                <c:pt idx="12">
                  <c:v>6.6699422836472233E-2</c:v>
                </c:pt>
                <c:pt idx="13">
                  <c:v>5.2803614790087494E-2</c:v>
                </c:pt>
                <c:pt idx="14">
                  <c:v>6.763990093875244E-2</c:v>
                </c:pt>
                <c:pt idx="15">
                  <c:v>7.16006496372876E-2</c:v>
                </c:pt>
                <c:pt idx="16">
                  <c:v>2.852238017315778E-2</c:v>
                </c:pt>
                <c:pt idx="17">
                  <c:v>4.1183832327424952E-2</c:v>
                </c:pt>
                <c:pt idx="18">
                  <c:v>5.0457317395564333E-2</c:v>
                </c:pt>
                <c:pt idx="19">
                  <c:v>6.583589549305649E-2</c:v>
                </c:pt>
                <c:pt idx="20">
                  <c:v>4.1775247245727565E-2</c:v>
                </c:pt>
                <c:pt idx="21">
                  <c:v>3.9908299331522068E-2</c:v>
                </c:pt>
                <c:pt idx="22">
                  <c:v>9.3981352934036783E-2</c:v>
                </c:pt>
                <c:pt idx="23">
                  <c:v>4.9934661699794325E-2</c:v>
                </c:pt>
                <c:pt idx="24">
                  <c:v>7.082765454268708E-2</c:v>
                </c:pt>
                <c:pt idx="25">
                  <c:v>2.202532380092076E-2</c:v>
                </c:pt>
                <c:pt idx="26">
                  <c:v>1.7905046213018139E-2</c:v>
                </c:pt>
                <c:pt idx="27">
                  <c:v>4.7195919958386012E-2</c:v>
                </c:pt>
                <c:pt idx="28">
                  <c:v>6.6372821464312143E-2</c:v>
                </c:pt>
                <c:pt idx="29">
                  <c:v>6.1236265434058218E-2</c:v>
                </c:pt>
                <c:pt idx="30">
                  <c:v>3.1433421245316118E-2</c:v>
                </c:pt>
                <c:pt idx="31">
                  <c:v>7.2139607134735606E-2</c:v>
                </c:pt>
                <c:pt idx="32">
                  <c:v>4.8932738642163354E-2</c:v>
                </c:pt>
                <c:pt idx="33">
                  <c:v>3.456947944611935E-2</c:v>
                </c:pt>
                <c:pt idx="34">
                  <c:v>3.9201501725106003E-2</c:v>
                </c:pt>
                <c:pt idx="35">
                  <c:v>5.162788113675662E-2</c:v>
                </c:pt>
                <c:pt idx="36">
                  <c:v>4.4362195498770657E-2</c:v>
                </c:pt>
                <c:pt idx="37">
                  <c:v>4.3588347685522333E-2</c:v>
                </c:pt>
                <c:pt idx="38">
                  <c:v>7.630384006961069E-2</c:v>
                </c:pt>
                <c:pt idx="39">
                  <c:v>7.6142642782866476E-2</c:v>
                </c:pt>
                <c:pt idx="40">
                  <c:v>1.7944945865455586E-2</c:v>
                </c:pt>
                <c:pt idx="41">
                  <c:v>3.3425558942852318E-2</c:v>
                </c:pt>
                <c:pt idx="42">
                  <c:v>9.8253669487470524E-2</c:v>
                </c:pt>
                <c:pt idx="43">
                  <c:v>7.1514091449742273E-2</c:v>
                </c:pt>
                <c:pt idx="44">
                  <c:v>3.9594982613999408E-2</c:v>
                </c:pt>
                <c:pt idx="45">
                  <c:v>4.1591049925179174E-2</c:v>
                </c:pt>
                <c:pt idx="46">
                  <c:v>4.6859829204800307E-2</c:v>
                </c:pt>
                <c:pt idx="47">
                  <c:v>3.5461237265174361E-2</c:v>
                </c:pt>
                <c:pt idx="48">
                  <c:v>4.9690004252116227E-2</c:v>
                </c:pt>
                <c:pt idx="49">
                  <c:v>2.3420130070086587E-2</c:v>
                </c:pt>
                <c:pt idx="50">
                  <c:v>3.5206173207789626E-2</c:v>
                </c:pt>
                <c:pt idx="51">
                  <c:v>6.1766049794758693E-2</c:v>
                </c:pt>
                <c:pt idx="52">
                  <c:v>3.9584160093587728E-2</c:v>
                </c:pt>
                <c:pt idx="53">
                  <c:v>-2.2187571794108907E-3</c:v>
                </c:pt>
                <c:pt idx="54">
                  <c:v>5.5298649368908243E-2</c:v>
                </c:pt>
                <c:pt idx="55">
                  <c:v>7.7524012407447884E-2</c:v>
                </c:pt>
                <c:pt idx="56">
                  <c:v>4.2980121053571296E-2</c:v>
                </c:pt>
                <c:pt idx="57">
                  <c:v>4.33261247316582E-2</c:v>
                </c:pt>
                <c:pt idx="58">
                  <c:v>4.6379763348266129E-2</c:v>
                </c:pt>
                <c:pt idx="59">
                  <c:v>6.2441143531998977E-2</c:v>
                </c:pt>
                <c:pt idx="60">
                  <c:v>4.848753811519313E-2</c:v>
                </c:pt>
                <c:pt idx="61">
                  <c:v>4.1450074939517079E-2</c:v>
                </c:pt>
                <c:pt idx="62">
                  <c:v>4.1997826687449807E-2</c:v>
                </c:pt>
                <c:pt idx="63">
                  <c:v>4.7024682883925251E-2</c:v>
                </c:pt>
                <c:pt idx="64">
                  <c:v>3.6866914805875173E-2</c:v>
                </c:pt>
                <c:pt idx="65">
                  <c:v>3.7915077699454292E-2</c:v>
                </c:pt>
                <c:pt idx="66">
                  <c:v>8.5235966263220525E-2</c:v>
                </c:pt>
                <c:pt idx="67">
                  <c:v>6.5357565750539248E-2</c:v>
                </c:pt>
                <c:pt idx="68">
                  <c:v>5.8458984450081852E-2</c:v>
                </c:pt>
                <c:pt idx="69">
                  <c:v>2.9321756408960453E-2</c:v>
                </c:pt>
                <c:pt idx="70">
                  <c:v>5.8629329060287616E-2</c:v>
                </c:pt>
                <c:pt idx="71">
                  <c:v>9.1558442113109262E-2</c:v>
                </c:pt>
                <c:pt idx="72">
                  <c:v>6.7265359648151363E-2</c:v>
                </c:pt>
                <c:pt idx="73">
                  <c:v>4.334055727792735E-2</c:v>
                </c:pt>
                <c:pt idx="74">
                  <c:v>4.1172711502315051E-2</c:v>
                </c:pt>
                <c:pt idx="75">
                  <c:v>6.360298457846586E-2</c:v>
                </c:pt>
                <c:pt idx="76">
                  <c:v>3.9407636718685912E-2</c:v>
                </c:pt>
                <c:pt idx="77">
                  <c:v>1.888545820350146E-2</c:v>
                </c:pt>
                <c:pt idx="78">
                  <c:v>3.226244864768385E-2</c:v>
                </c:pt>
                <c:pt idx="79">
                  <c:v>3.1722389729718553E-2</c:v>
                </c:pt>
                <c:pt idx="80">
                  <c:v>3.2956183394437899E-2</c:v>
                </c:pt>
                <c:pt idx="81">
                  <c:v>5.6169486901570087E-2</c:v>
                </c:pt>
                <c:pt idx="82">
                  <c:v>5.7861899111883275E-2</c:v>
                </c:pt>
                <c:pt idx="83">
                  <c:v>5.68935467523706E-2</c:v>
                </c:pt>
                <c:pt idx="84">
                  <c:v>2.9357061887186092E-2</c:v>
                </c:pt>
                <c:pt idx="85">
                  <c:v>4.9847072101644324E-2</c:v>
                </c:pt>
                <c:pt idx="86">
                  <c:v>7.5974823881023557E-2</c:v>
                </c:pt>
                <c:pt idx="87">
                  <c:v>5.5760016102002763E-2</c:v>
                </c:pt>
                <c:pt idx="88">
                  <c:v>4.3686690927470517E-2</c:v>
                </c:pt>
                <c:pt idx="89">
                  <c:v>6.5689961595551599E-2</c:v>
                </c:pt>
                <c:pt idx="90">
                  <c:v>7.7799569670324364E-2</c:v>
                </c:pt>
                <c:pt idx="91">
                  <c:v>6.3948612398607357E-2</c:v>
                </c:pt>
                <c:pt idx="92">
                  <c:v>8.6561915814872409E-2</c:v>
                </c:pt>
                <c:pt idx="93">
                  <c:v>2.6609075486424993E-2</c:v>
                </c:pt>
                <c:pt idx="94">
                  <c:v>6.3765688038167873E-2</c:v>
                </c:pt>
                <c:pt idx="95">
                  <c:v>2.4060895061270793E-2</c:v>
                </c:pt>
                <c:pt idx="96">
                  <c:v>4.0025689627462613E-2</c:v>
                </c:pt>
                <c:pt idx="97">
                  <c:v>3.4871015953605922E-2</c:v>
                </c:pt>
                <c:pt idx="98">
                  <c:v>7.8496495396564975E-2</c:v>
                </c:pt>
                <c:pt idx="99">
                  <c:v>4.4772534814512821E-2</c:v>
                </c:pt>
                <c:pt idx="100">
                  <c:v>4.5430965337613871E-2</c:v>
                </c:pt>
                <c:pt idx="101">
                  <c:v>7.0072799917868162E-2</c:v>
                </c:pt>
                <c:pt idx="102">
                  <c:v>5.3863010282709706E-2</c:v>
                </c:pt>
                <c:pt idx="103">
                  <c:v>3.9826279086916799E-2</c:v>
                </c:pt>
                <c:pt idx="104">
                  <c:v>7.4426190244747642E-2</c:v>
                </c:pt>
                <c:pt idx="105">
                  <c:v>6.9012240076134601E-2</c:v>
                </c:pt>
                <c:pt idx="106">
                  <c:v>3.2755490957228406E-2</c:v>
                </c:pt>
                <c:pt idx="107">
                  <c:v>2.7973106595769182E-2</c:v>
                </c:pt>
                <c:pt idx="108">
                  <c:v>8.0586872697334E-2</c:v>
                </c:pt>
                <c:pt idx="109">
                  <c:v>4.7962332228752458E-2</c:v>
                </c:pt>
                <c:pt idx="110">
                  <c:v>5.8744826572081577E-2</c:v>
                </c:pt>
                <c:pt idx="111">
                  <c:v>7.092141850427966E-2</c:v>
                </c:pt>
                <c:pt idx="112">
                  <c:v>7.2906227869638407E-2</c:v>
                </c:pt>
                <c:pt idx="113">
                  <c:v>5.3339726373065222E-2</c:v>
                </c:pt>
                <c:pt idx="114">
                  <c:v>5.6867145397782676E-2</c:v>
                </c:pt>
                <c:pt idx="115">
                  <c:v>2.524671396225836E-2</c:v>
                </c:pt>
                <c:pt idx="116">
                  <c:v>4.9917795927591907E-2</c:v>
                </c:pt>
                <c:pt idx="117">
                  <c:v>6.312930827553509E-2</c:v>
                </c:pt>
                <c:pt idx="118">
                  <c:v>5.8720062795351025E-2</c:v>
                </c:pt>
                <c:pt idx="119">
                  <c:v>2.1110542565128454E-2</c:v>
                </c:pt>
                <c:pt idx="120">
                  <c:v>4.432976478958911E-2</c:v>
                </c:pt>
                <c:pt idx="121">
                  <c:v>4.6167625784260896E-2</c:v>
                </c:pt>
                <c:pt idx="122">
                  <c:v>5.5975263366446537E-2</c:v>
                </c:pt>
                <c:pt idx="123">
                  <c:v>5.8199066674741423E-2</c:v>
                </c:pt>
                <c:pt idx="124">
                  <c:v>7.7794085966483767E-2</c:v>
                </c:pt>
                <c:pt idx="125">
                  <c:v>3.8955050246701428E-2</c:v>
                </c:pt>
                <c:pt idx="126">
                  <c:v>5.0480104223245337E-2</c:v>
                </c:pt>
                <c:pt idx="127">
                  <c:v>5.9803669067170995E-2</c:v>
                </c:pt>
                <c:pt idx="128">
                  <c:v>4.2124801264633804E-2</c:v>
                </c:pt>
                <c:pt idx="129">
                  <c:v>6.7665936829916895E-2</c:v>
                </c:pt>
                <c:pt idx="130">
                  <c:v>5.9374537781712006E-2</c:v>
                </c:pt>
                <c:pt idx="131">
                  <c:v>6.8117434011024353E-2</c:v>
                </c:pt>
                <c:pt idx="132">
                  <c:v>4.9349981797708969E-2</c:v>
                </c:pt>
                <c:pt idx="133">
                  <c:v>3.4704620148228116E-2</c:v>
                </c:pt>
                <c:pt idx="134">
                  <c:v>4.9811000063671729E-2</c:v>
                </c:pt>
                <c:pt idx="135">
                  <c:v>3.1407680496879364E-2</c:v>
                </c:pt>
                <c:pt idx="136">
                  <c:v>5.1717421701971966E-2</c:v>
                </c:pt>
                <c:pt idx="137">
                  <c:v>3.4165689800985499E-2</c:v>
                </c:pt>
                <c:pt idx="138">
                  <c:v>5.2524015539104629E-2</c:v>
                </c:pt>
                <c:pt idx="139">
                  <c:v>7.7111353344272798E-2</c:v>
                </c:pt>
                <c:pt idx="140">
                  <c:v>2.9023305785596171E-2</c:v>
                </c:pt>
                <c:pt idx="141">
                  <c:v>3.5474885929908773E-2</c:v>
                </c:pt>
                <c:pt idx="142">
                  <c:v>2.0120964975821276E-2</c:v>
                </c:pt>
                <c:pt idx="143">
                  <c:v>2.8124905847075055E-2</c:v>
                </c:pt>
                <c:pt idx="144">
                  <c:v>9.116651290486269E-2</c:v>
                </c:pt>
                <c:pt idx="145">
                  <c:v>5.929477395315419E-2</c:v>
                </c:pt>
                <c:pt idx="146">
                  <c:v>5.4457958532722617E-2</c:v>
                </c:pt>
                <c:pt idx="147">
                  <c:v>7.020144849583948E-2</c:v>
                </c:pt>
                <c:pt idx="148">
                  <c:v>3.4458462908861065E-2</c:v>
                </c:pt>
                <c:pt idx="149">
                  <c:v>5.711885292483504E-2</c:v>
                </c:pt>
                <c:pt idx="150">
                  <c:v>5.9195259820519236E-2</c:v>
                </c:pt>
                <c:pt idx="151">
                  <c:v>5.0528510752457012E-2</c:v>
                </c:pt>
                <c:pt idx="152">
                  <c:v>7.3608887224903219E-2</c:v>
                </c:pt>
                <c:pt idx="153">
                  <c:v>2.9984283382936433E-2</c:v>
                </c:pt>
                <c:pt idx="154">
                  <c:v>6.9547654054574304E-2</c:v>
                </c:pt>
                <c:pt idx="155">
                  <c:v>4.6911603067363306E-2</c:v>
                </c:pt>
                <c:pt idx="156">
                  <c:v>2.2760043653247963E-2</c:v>
                </c:pt>
                <c:pt idx="157">
                  <c:v>5.4005891267163708E-2</c:v>
                </c:pt>
                <c:pt idx="158">
                  <c:v>3.0070490500913261E-2</c:v>
                </c:pt>
                <c:pt idx="159">
                  <c:v>6.3604197818860897E-2</c:v>
                </c:pt>
                <c:pt idx="160">
                  <c:v>5.0806295368189369E-2</c:v>
                </c:pt>
                <c:pt idx="161">
                  <c:v>7.0515255367125079E-2</c:v>
                </c:pt>
                <c:pt idx="162">
                  <c:v>6.2168990801625995E-2</c:v>
                </c:pt>
                <c:pt idx="163">
                  <c:v>3.9070192641819879E-2</c:v>
                </c:pt>
                <c:pt idx="164">
                  <c:v>6.3511321275153576E-2</c:v>
                </c:pt>
                <c:pt idx="165">
                  <c:v>1.223733718581671E-2</c:v>
                </c:pt>
                <c:pt idx="166">
                  <c:v>2.4948797475472906E-2</c:v>
                </c:pt>
                <c:pt idx="167">
                  <c:v>1.8018806417971545E-2</c:v>
                </c:pt>
                <c:pt idx="168">
                  <c:v>5.3945559855781144E-2</c:v>
                </c:pt>
                <c:pt idx="169">
                  <c:v>4.7615873812780651E-2</c:v>
                </c:pt>
                <c:pt idx="170">
                  <c:v>5.8280461770718772E-2</c:v>
                </c:pt>
                <c:pt idx="171">
                  <c:v>5.1727011210396745E-2</c:v>
                </c:pt>
                <c:pt idx="172">
                  <c:v>6.4229004754706914E-2</c:v>
                </c:pt>
                <c:pt idx="173">
                  <c:v>1.3546747682661286E-2</c:v>
                </c:pt>
                <c:pt idx="174">
                  <c:v>1.4677480020499178E-2</c:v>
                </c:pt>
                <c:pt idx="175">
                  <c:v>5.9509419949304115E-2</c:v>
                </c:pt>
                <c:pt idx="176">
                  <c:v>7.5291011805566382E-2</c:v>
                </c:pt>
                <c:pt idx="177">
                  <c:v>6.1820166324663917E-2</c:v>
                </c:pt>
                <c:pt idx="178">
                  <c:v>7.9845807231313765E-2</c:v>
                </c:pt>
                <c:pt idx="179">
                  <c:v>1.569708580442325E-2</c:v>
                </c:pt>
                <c:pt idx="180">
                  <c:v>5.1548361981401225E-2</c:v>
                </c:pt>
                <c:pt idx="181">
                  <c:v>3.2826880937386671E-2</c:v>
                </c:pt>
                <c:pt idx="182">
                  <c:v>1.3370982579067658E-2</c:v>
                </c:pt>
                <c:pt idx="183">
                  <c:v>1.0570436821658702E-2</c:v>
                </c:pt>
                <c:pt idx="184">
                  <c:v>1.0235770559388513E-2</c:v>
                </c:pt>
                <c:pt idx="185">
                  <c:v>8.4787354160911238E-2</c:v>
                </c:pt>
                <c:pt idx="186">
                  <c:v>2.9817769366995206E-2</c:v>
                </c:pt>
                <c:pt idx="187">
                  <c:v>7.9258424836653296E-2</c:v>
                </c:pt>
                <c:pt idx="188">
                  <c:v>3.6115123332752574E-2</c:v>
                </c:pt>
                <c:pt idx="189">
                  <c:v>1.9890230798802311E-2</c:v>
                </c:pt>
                <c:pt idx="190">
                  <c:v>3.5549991348594046E-2</c:v>
                </c:pt>
                <c:pt idx="191">
                  <c:v>6.8760532150489301E-2</c:v>
                </c:pt>
                <c:pt idx="192">
                  <c:v>3.7849392441298035E-2</c:v>
                </c:pt>
                <c:pt idx="193">
                  <c:v>5.9802422540577188E-2</c:v>
                </c:pt>
                <c:pt idx="194">
                  <c:v>1.9797703494782992E-2</c:v>
                </c:pt>
                <c:pt idx="195">
                  <c:v>4.944400811525923E-2</c:v>
                </c:pt>
                <c:pt idx="196">
                  <c:v>2.289034375579635E-2</c:v>
                </c:pt>
                <c:pt idx="197">
                  <c:v>6.6637655673445539E-2</c:v>
                </c:pt>
                <c:pt idx="198">
                  <c:v>3.7903539045428314E-2</c:v>
                </c:pt>
                <c:pt idx="199">
                  <c:v>3.6633541732269487E-2</c:v>
                </c:pt>
                <c:pt idx="200">
                  <c:v>2.0173308780153443E-2</c:v>
                </c:pt>
                <c:pt idx="201">
                  <c:v>5.351773504760321E-2</c:v>
                </c:pt>
                <c:pt idx="202">
                  <c:v>7.3765538332387387E-2</c:v>
                </c:pt>
                <c:pt idx="203">
                  <c:v>6.2889059710777517E-2</c:v>
                </c:pt>
                <c:pt idx="204">
                  <c:v>1.2477612719356102E-2</c:v>
                </c:pt>
                <c:pt idx="205">
                  <c:v>5.858165363763515E-2</c:v>
                </c:pt>
                <c:pt idx="206">
                  <c:v>5.2208569302157837E-2</c:v>
                </c:pt>
                <c:pt idx="207">
                  <c:v>7.1435785462065249E-2</c:v>
                </c:pt>
                <c:pt idx="208">
                  <c:v>6.0495013730700931E-2</c:v>
                </c:pt>
                <c:pt idx="209">
                  <c:v>7.4307585442667634E-2</c:v>
                </c:pt>
                <c:pt idx="210">
                  <c:v>3.8916451905939065E-2</c:v>
                </c:pt>
                <c:pt idx="211">
                  <c:v>2.9928274412794609E-2</c:v>
                </c:pt>
                <c:pt idx="212">
                  <c:v>8.6540779750920588E-2</c:v>
                </c:pt>
                <c:pt idx="213">
                  <c:v>7.3750795342857112E-2</c:v>
                </c:pt>
                <c:pt idx="214">
                  <c:v>3.7655029879260726E-2</c:v>
                </c:pt>
                <c:pt idx="215">
                  <c:v>8.3573975584998544E-2</c:v>
                </c:pt>
                <c:pt idx="216">
                  <c:v>5.8613316681864563E-2</c:v>
                </c:pt>
                <c:pt idx="217">
                  <c:v>2.4353811513770585E-2</c:v>
                </c:pt>
                <c:pt idx="218">
                  <c:v>5.8259483157367925E-2</c:v>
                </c:pt>
                <c:pt idx="219">
                  <c:v>2.1273768180422287E-2</c:v>
                </c:pt>
                <c:pt idx="220">
                  <c:v>3.5618238138396763E-2</c:v>
                </c:pt>
                <c:pt idx="221">
                  <c:v>6.2360856318969649E-2</c:v>
                </c:pt>
                <c:pt idx="222">
                  <c:v>7.2176382581766507E-2</c:v>
                </c:pt>
                <c:pt idx="223">
                  <c:v>7.4481110079005569E-2</c:v>
                </c:pt>
                <c:pt idx="224">
                  <c:v>4.1857157366514408E-2</c:v>
                </c:pt>
                <c:pt idx="225">
                  <c:v>6.7796870390992581E-2</c:v>
                </c:pt>
                <c:pt idx="226">
                  <c:v>6.7179565092131466E-2</c:v>
                </c:pt>
                <c:pt idx="227">
                  <c:v>6.7349300078670682E-2</c:v>
                </c:pt>
                <c:pt idx="228">
                  <c:v>3.9934602798666452E-2</c:v>
                </c:pt>
                <c:pt idx="229">
                  <c:v>2.7653781625868457E-2</c:v>
                </c:pt>
                <c:pt idx="230">
                  <c:v>4.6746475659815712E-2</c:v>
                </c:pt>
                <c:pt idx="231">
                  <c:v>2.0564109112517881E-2</c:v>
                </c:pt>
                <c:pt idx="232">
                  <c:v>3.0923725075495345E-2</c:v>
                </c:pt>
                <c:pt idx="233">
                  <c:v>5.2426264913398912E-2</c:v>
                </c:pt>
                <c:pt idx="234">
                  <c:v>7.204941706415946E-3</c:v>
                </c:pt>
                <c:pt idx="235">
                  <c:v>7.8828848499574361E-2</c:v>
                </c:pt>
                <c:pt idx="236">
                  <c:v>6.5708205475317444E-2</c:v>
                </c:pt>
                <c:pt idx="237">
                  <c:v>5.520357346838467E-2</c:v>
                </c:pt>
                <c:pt idx="238">
                  <c:v>3.0024978198615632E-2</c:v>
                </c:pt>
                <c:pt idx="239">
                  <c:v>1.8559525565821855E-2</c:v>
                </c:pt>
                <c:pt idx="240">
                  <c:v>4.8404534055227044E-2</c:v>
                </c:pt>
                <c:pt idx="241">
                  <c:v>7.2420937538358238E-2</c:v>
                </c:pt>
                <c:pt idx="242">
                  <c:v>6.4285438325260652E-2</c:v>
                </c:pt>
                <c:pt idx="243">
                  <c:v>9.1658709118284359E-2</c:v>
                </c:pt>
                <c:pt idx="244">
                  <c:v>6.5514441549887947E-2</c:v>
                </c:pt>
                <c:pt idx="245">
                  <c:v>6.7948389073454962E-2</c:v>
                </c:pt>
                <c:pt idx="246">
                  <c:v>8.2870929609945743E-2</c:v>
                </c:pt>
                <c:pt idx="247">
                  <c:v>4.8306076395083497E-2</c:v>
                </c:pt>
                <c:pt idx="248">
                  <c:v>-2.1334931357579467E-3</c:v>
                </c:pt>
                <c:pt idx="249">
                  <c:v>3.7310570032344559E-2</c:v>
                </c:pt>
                <c:pt idx="250">
                  <c:v>0.10338130083056954</c:v>
                </c:pt>
                <c:pt idx="251">
                  <c:v>4.0152608833106174E-2</c:v>
                </c:pt>
                <c:pt idx="252">
                  <c:v>5.951689527134546E-2</c:v>
                </c:pt>
                <c:pt idx="253">
                  <c:v>3.6403930827834607E-2</c:v>
                </c:pt>
                <c:pt idx="254">
                  <c:v>3.3851729849702583E-2</c:v>
                </c:pt>
                <c:pt idx="255">
                  <c:v>4.5943417700941569E-2</c:v>
                </c:pt>
                <c:pt idx="256">
                  <c:v>4.5617744682860922E-2</c:v>
                </c:pt>
                <c:pt idx="257">
                  <c:v>7.2771027878671901E-2</c:v>
                </c:pt>
                <c:pt idx="258">
                  <c:v>3.2336691089434155E-2</c:v>
                </c:pt>
                <c:pt idx="259">
                  <c:v>1.5762350131692748E-2</c:v>
                </c:pt>
                <c:pt idx="260">
                  <c:v>6.2488983052451486E-2</c:v>
                </c:pt>
                <c:pt idx="261">
                  <c:v>3.016871147652711E-2</c:v>
                </c:pt>
                <c:pt idx="262">
                  <c:v>3.7163446850006693E-2</c:v>
                </c:pt>
                <c:pt idx="263">
                  <c:v>3.3074054915604501E-2</c:v>
                </c:pt>
                <c:pt idx="264">
                  <c:v>4.8843859708757986E-2</c:v>
                </c:pt>
                <c:pt idx="265">
                  <c:v>6.0892133246303104E-2</c:v>
                </c:pt>
                <c:pt idx="266">
                  <c:v>4.7014319093247492E-2</c:v>
                </c:pt>
                <c:pt idx="267">
                  <c:v>4.2799700032017218E-2</c:v>
                </c:pt>
                <c:pt idx="268">
                  <c:v>2.0272700641196795E-2</c:v>
                </c:pt>
                <c:pt idx="269">
                  <c:v>2.4672015591630903E-2</c:v>
                </c:pt>
                <c:pt idx="270">
                  <c:v>3.8368241213772691E-2</c:v>
                </c:pt>
                <c:pt idx="271">
                  <c:v>0.1031842841637596</c:v>
                </c:pt>
                <c:pt idx="272">
                  <c:v>3.8050430173453581E-2</c:v>
                </c:pt>
                <c:pt idx="273">
                  <c:v>5.0931228045390797E-2</c:v>
                </c:pt>
                <c:pt idx="274">
                  <c:v>6.1488449404814877E-2</c:v>
                </c:pt>
                <c:pt idx="275">
                  <c:v>7.2166440829270845E-2</c:v>
                </c:pt>
                <c:pt idx="276">
                  <c:v>5.0659267827556864E-2</c:v>
                </c:pt>
                <c:pt idx="277">
                  <c:v>5.3326974608683492E-2</c:v>
                </c:pt>
                <c:pt idx="278">
                  <c:v>2.5334456276703388E-2</c:v>
                </c:pt>
                <c:pt idx="279">
                  <c:v>6.5427245338249673E-2</c:v>
                </c:pt>
                <c:pt idx="280">
                  <c:v>8.1040955775456308E-2</c:v>
                </c:pt>
                <c:pt idx="281">
                  <c:v>6.9354319896291788E-2</c:v>
                </c:pt>
                <c:pt idx="282">
                  <c:v>3.7781371291874088E-2</c:v>
                </c:pt>
                <c:pt idx="283">
                  <c:v>7.6699588169530847E-2</c:v>
                </c:pt>
                <c:pt idx="284">
                  <c:v>8.9629227776228726E-2</c:v>
                </c:pt>
                <c:pt idx="285">
                  <c:v>4.2600717805384214E-2</c:v>
                </c:pt>
                <c:pt idx="286">
                  <c:v>7.3734967544052177E-2</c:v>
                </c:pt>
                <c:pt idx="287">
                  <c:v>0.10391940865438035</c:v>
                </c:pt>
                <c:pt idx="288">
                  <c:v>1.1505725927550337E-2</c:v>
                </c:pt>
                <c:pt idx="289">
                  <c:v>6.0944056963861515E-2</c:v>
                </c:pt>
                <c:pt idx="290">
                  <c:v>3.8815488725423064E-2</c:v>
                </c:pt>
                <c:pt idx="291">
                  <c:v>4.249242023396016E-2</c:v>
                </c:pt>
                <c:pt idx="292">
                  <c:v>5.1275536659377785E-2</c:v>
                </c:pt>
                <c:pt idx="293">
                  <c:v>7.4684433568639103E-2</c:v>
                </c:pt>
                <c:pt idx="294">
                  <c:v>7.0865591127573596E-2</c:v>
                </c:pt>
                <c:pt idx="295">
                  <c:v>4.0711859816149554E-2</c:v>
                </c:pt>
                <c:pt idx="296">
                  <c:v>1.7979602405811757E-2</c:v>
                </c:pt>
                <c:pt idx="297">
                  <c:v>7.2670255458963356E-2</c:v>
                </c:pt>
                <c:pt idx="298">
                  <c:v>5.2390344603090222E-2</c:v>
                </c:pt>
                <c:pt idx="299">
                  <c:v>5.6863683676312005E-3</c:v>
                </c:pt>
                <c:pt idx="300">
                  <c:v>2.5126444167567819E-2</c:v>
                </c:pt>
                <c:pt idx="301">
                  <c:v>9.2077342024474984E-2</c:v>
                </c:pt>
                <c:pt idx="302">
                  <c:v>8.7073101216844279E-2</c:v>
                </c:pt>
                <c:pt idx="303">
                  <c:v>6.6513017814908953E-2</c:v>
                </c:pt>
                <c:pt idx="304">
                  <c:v>6.534228443063872E-2</c:v>
                </c:pt>
                <c:pt idx="305">
                  <c:v>8.7123141908948848E-2</c:v>
                </c:pt>
                <c:pt idx="306">
                  <c:v>3.9075955108524185E-2</c:v>
                </c:pt>
                <c:pt idx="307">
                  <c:v>5.1911004646674253E-2</c:v>
                </c:pt>
                <c:pt idx="308">
                  <c:v>6.7940326396667805E-2</c:v>
                </c:pt>
                <c:pt idx="309">
                  <c:v>5.4631791027426546E-2</c:v>
                </c:pt>
                <c:pt idx="310">
                  <c:v>8.1662205669526866E-2</c:v>
                </c:pt>
                <c:pt idx="311">
                  <c:v>3.3918275496067629E-2</c:v>
                </c:pt>
                <c:pt idx="312">
                  <c:v>3.350175796670174E-2</c:v>
                </c:pt>
                <c:pt idx="313">
                  <c:v>5.741519244973825E-2</c:v>
                </c:pt>
                <c:pt idx="314">
                  <c:v>2.654305035880139E-2</c:v>
                </c:pt>
                <c:pt idx="315">
                  <c:v>7.6023202753968233E-2</c:v>
                </c:pt>
                <c:pt idx="316">
                  <c:v>4.314419027782751E-2</c:v>
                </c:pt>
                <c:pt idx="317">
                  <c:v>8.4285537801280813E-2</c:v>
                </c:pt>
                <c:pt idx="318">
                  <c:v>5.1228564864194415E-2</c:v>
                </c:pt>
                <c:pt idx="319">
                  <c:v>5.1458969812031213E-2</c:v>
                </c:pt>
                <c:pt idx="320">
                  <c:v>3.9258259546397806E-2</c:v>
                </c:pt>
                <c:pt idx="321">
                  <c:v>1.7681358724947693E-2</c:v>
                </c:pt>
                <c:pt idx="322">
                  <c:v>3.8596357349337057E-2</c:v>
                </c:pt>
                <c:pt idx="323">
                  <c:v>8.611715504354106E-2</c:v>
                </c:pt>
                <c:pt idx="324">
                  <c:v>4.9007970918477362E-2</c:v>
                </c:pt>
                <c:pt idx="325">
                  <c:v>8.9269258503518384E-2</c:v>
                </c:pt>
                <c:pt idx="326">
                  <c:v>7.2955144567960872E-2</c:v>
                </c:pt>
                <c:pt idx="327">
                  <c:v>6.942041788931716E-2</c:v>
                </c:pt>
                <c:pt idx="328">
                  <c:v>2.9116715973271146E-2</c:v>
                </c:pt>
                <c:pt idx="329">
                  <c:v>5.0809111846366162E-2</c:v>
                </c:pt>
                <c:pt idx="330">
                  <c:v>7.9822984042128647E-2</c:v>
                </c:pt>
                <c:pt idx="331">
                  <c:v>2.3273096516296832E-2</c:v>
                </c:pt>
                <c:pt idx="332">
                  <c:v>4.741947000847424E-2</c:v>
                </c:pt>
                <c:pt idx="333">
                  <c:v>4.0831679916297825E-2</c:v>
                </c:pt>
                <c:pt idx="334">
                  <c:v>7.5232186678491242E-2</c:v>
                </c:pt>
                <c:pt idx="335">
                  <c:v>6.0133486780356432E-2</c:v>
                </c:pt>
                <c:pt idx="336">
                  <c:v>5.7631168181829118E-2</c:v>
                </c:pt>
                <c:pt idx="337">
                  <c:v>5.3697687996585142E-2</c:v>
                </c:pt>
                <c:pt idx="338">
                  <c:v>5.7684096491603887E-2</c:v>
                </c:pt>
                <c:pt idx="339">
                  <c:v>3.4621509075164647E-2</c:v>
                </c:pt>
                <c:pt idx="340">
                  <c:v>3.486028384036044E-2</c:v>
                </c:pt>
                <c:pt idx="341">
                  <c:v>3.6649962035070094E-2</c:v>
                </c:pt>
                <c:pt idx="342">
                  <c:v>2.2089611324625558E-2</c:v>
                </c:pt>
                <c:pt idx="343">
                  <c:v>3.539604353435899E-2</c:v>
                </c:pt>
                <c:pt idx="344">
                  <c:v>5.0983867845131869E-2</c:v>
                </c:pt>
                <c:pt idx="345">
                  <c:v>6.1532366464453647E-2</c:v>
                </c:pt>
                <c:pt idx="346">
                  <c:v>4.8876948919911734E-2</c:v>
                </c:pt>
                <c:pt idx="347">
                  <c:v>6.1252619734251779E-2</c:v>
                </c:pt>
                <c:pt idx="348">
                  <c:v>4.6968732380137351E-2</c:v>
                </c:pt>
                <c:pt idx="349">
                  <c:v>7.258997027101427E-2</c:v>
                </c:pt>
                <c:pt idx="350">
                  <c:v>6.9825083495378554E-2</c:v>
                </c:pt>
                <c:pt idx="351">
                  <c:v>7.1813154366306808E-2</c:v>
                </c:pt>
                <c:pt idx="352">
                  <c:v>6.3922455303340869E-2</c:v>
                </c:pt>
                <c:pt idx="353">
                  <c:v>2.4537035908583305E-2</c:v>
                </c:pt>
                <c:pt idx="354">
                  <c:v>9.4718805425642455E-2</c:v>
                </c:pt>
                <c:pt idx="355">
                  <c:v>5.6631177870400784E-2</c:v>
                </c:pt>
                <c:pt idx="356">
                  <c:v>5.1092196097035081E-2</c:v>
                </c:pt>
                <c:pt idx="357">
                  <c:v>4.9954791606538762E-2</c:v>
                </c:pt>
                <c:pt idx="358">
                  <c:v>4.5321995210214266E-2</c:v>
                </c:pt>
                <c:pt idx="359">
                  <c:v>5.0671908207382099E-2</c:v>
                </c:pt>
                <c:pt idx="360">
                  <c:v>6.0351767229052028E-2</c:v>
                </c:pt>
                <c:pt idx="361">
                  <c:v>3.2915810060801853E-2</c:v>
                </c:pt>
                <c:pt idx="362">
                  <c:v>0.10184477068821446</c:v>
                </c:pt>
                <c:pt idx="363">
                  <c:v>7.2136740755255085E-2</c:v>
                </c:pt>
                <c:pt idx="364">
                  <c:v>2.9177061719271369E-2</c:v>
                </c:pt>
                <c:pt idx="365">
                  <c:v>4.5257033820619019E-2</c:v>
                </c:pt>
                <c:pt idx="366">
                  <c:v>4.7876564775652913E-2</c:v>
                </c:pt>
                <c:pt idx="367">
                  <c:v>3.52393602469524E-2</c:v>
                </c:pt>
                <c:pt idx="368">
                  <c:v>4.8108667948925876E-2</c:v>
                </c:pt>
                <c:pt idx="369">
                  <c:v>2.0836576957807551E-2</c:v>
                </c:pt>
                <c:pt idx="370">
                  <c:v>6.0314987577445134E-2</c:v>
                </c:pt>
                <c:pt idx="371">
                  <c:v>4.0399449196928672E-2</c:v>
                </c:pt>
                <c:pt idx="372">
                  <c:v>6.6769473041748822E-2</c:v>
                </c:pt>
                <c:pt idx="373">
                  <c:v>5.4702966488198196E-2</c:v>
                </c:pt>
                <c:pt idx="374">
                  <c:v>8.6766740397593911E-2</c:v>
                </c:pt>
                <c:pt idx="375">
                  <c:v>3.6444094570354579E-2</c:v>
                </c:pt>
                <c:pt idx="376">
                  <c:v>7.6730528799806574E-5</c:v>
                </c:pt>
                <c:pt idx="377">
                  <c:v>3.6194805952106279E-2</c:v>
                </c:pt>
                <c:pt idx="378">
                  <c:v>7.3012628212431818E-2</c:v>
                </c:pt>
                <c:pt idx="379">
                  <c:v>4.4729786242267422E-2</c:v>
                </c:pt>
                <c:pt idx="380">
                  <c:v>5.2620815224864614E-2</c:v>
                </c:pt>
                <c:pt idx="381">
                  <c:v>6.7671996499581333E-2</c:v>
                </c:pt>
                <c:pt idx="382">
                  <c:v>2.2710177790604247E-2</c:v>
                </c:pt>
                <c:pt idx="383">
                  <c:v>4.8557165609724756E-2</c:v>
                </c:pt>
                <c:pt idx="384">
                  <c:v>4.2407271872670571E-2</c:v>
                </c:pt>
                <c:pt idx="385">
                  <c:v>4.8285453301870118E-2</c:v>
                </c:pt>
                <c:pt idx="386">
                  <c:v>6.9764236087478698E-2</c:v>
                </c:pt>
                <c:pt idx="387">
                  <c:v>1.5498701470482712E-3</c:v>
                </c:pt>
                <c:pt idx="388">
                  <c:v>1.8061905202577028E-2</c:v>
                </c:pt>
                <c:pt idx="389">
                  <c:v>6.15964018681803E-2</c:v>
                </c:pt>
                <c:pt idx="390">
                  <c:v>2.4018839924364932E-2</c:v>
                </c:pt>
                <c:pt idx="391">
                  <c:v>4.427640701481575E-2</c:v>
                </c:pt>
                <c:pt idx="392">
                  <c:v>3.693869853348436E-2</c:v>
                </c:pt>
                <c:pt idx="393">
                  <c:v>7.1622772700948745E-2</c:v>
                </c:pt>
                <c:pt idx="394">
                  <c:v>3.1774205367129715E-2</c:v>
                </c:pt>
                <c:pt idx="395">
                  <c:v>7.3420512017908807E-2</c:v>
                </c:pt>
                <c:pt idx="396">
                  <c:v>5.6429769129538121E-2</c:v>
                </c:pt>
                <c:pt idx="397">
                  <c:v>6.4883981909326094E-2</c:v>
                </c:pt>
                <c:pt idx="398">
                  <c:v>6.7163091673632908E-2</c:v>
                </c:pt>
                <c:pt idx="399">
                  <c:v>4.8138621599918552E-2</c:v>
                </c:pt>
                <c:pt idx="400">
                  <c:v>6.5346955178647526E-2</c:v>
                </c:pt>
                <c:pt idx="401">
                  <c:v>4.3400245922191882E-2</c:v>
                </c:pt>
                <c:pt idx="402">
                  <c:v>5.2320867158654194E-2</c:v>
                </c:pt>
                <c:pt idx="403">
                  <c:v>2.7386057915528117E-2</c:v>
                </c:pt>
                <c:pt idx="404">
                  <c:v>4.0262194013660657E-2</c:v>
                </c:pt>
                <c:pt idx="405">
                  <c:v>7.6340960495868415E-2</c:v>
                </c:pt>
                <c:pt idx="406">
                  <c:v>4.2630726930456775E-2</c:v>
                </c:pt>
                <c:pt idx="407">
                  <c:v>4.3566962511550067E-2</c:v>
                </c:pt>
                <c:pt idx="408">
                  <c:v>2.7571471392199898E-2</c:v>
                </c:pt>
                <c:pt idx="409">
                  <c:v>5.1046443588057044E-2</c:v>
                </c:pt>
                <c:pt idx="410">
                  <c:v>1.0454221606334912E-2</c:v>
                </c:pt>
                <c:pt idx="411">
                  <c:v>7.7370609393972695E-2</c:v>
                </c:pt>
                <c:pt idx="412">
                  <c:v>7.8925129202500277E-2</c:v>
                </c:pt>
                <c:pt idx="413">
                  <c:v>4.6996347877144518E-2</c:v>
                </c:pt>
                <c:pt idx="414">
                  <c:v>7.9597028005966575E-2</c:v>
                </c:pt>
                <c:pt idx="415">
                  <c:v>3.0512670194774522E-2</c:v>
                </c:pt>
                <c:pt idx="416">
                  <c:v>6.734185250163946E-2</c:v>
                </c:pt>
                <c:pt idx="417">
                  <c:v>7.3638833649766172E-2</c:v>
                </c:pt>
                <c:pt idx="418">
                  <c:v>3.7504782666800213E-2</c:v>
                </c:pt>
                <c:pt idx="419">
                  <c:v>6.1339167772740788E-2</c:v>
                </c:pt>
                <c:pt idx="420">
                  <c:v>6.1698863079114791E-2</c:v>
                </c:pt>
                <c:pt idx="421">
                  <c:v>5.2633092498214351E-2</c:v>
                </c:pt>
                <c:pt idx="422">
                  <c:v>6.1733833432434715E-2</c:v>
                </c:pt>
                <c:pt idx="423">
                  <c:v>3.9686823031860441E-2</c:v>
                </c:pt>
                <c:pt idx="424">
                  <c:v>8.9957374030448456E-2</c:v>
                </c:pt>
                <c:pt idx="425">
                  <c:v>5.6228916014204489E-2</c:v>
                </c:pt>
                <c:pt idx="426">
                  <c:v>1.9633311540507903E-2</c:v>
                </c:pt>
                <c:pt idx="427">
                  <c:v>7.4655516557997126E-2</c:v>
                </c:pt>
                <c:pt idx="428">
                  <c:v>7.6204144427316101E-2</c:v>
                </c:pt>
                <c:pt idx="429">
                  <c:v>6.4001087350945007E-2</c:v>
                </c:pt>
                <c:pt idx="430">
                  <c:v>4.6406716276888249E-2</c:v>
                </c:pt>
                <c:pt idx="431">
                  <c:v>4.4439340965374885E-2</c:v>
                </c:pt>
                <c:pt idx="432">
                  <c:v>4.4103933638442172E-2</c:v>
                </c:pt>
                <c:pt idx="433">
                  <c:v>3.3071933631101669E-2</c:v>
                </c:pt>
                <c:pt idx="434">
                  <c:v>6.3098561822883481E-2</c:v>
                </c:pt>
                <c:pt idx="435">
                  <c:v>7.5034664314661104E-2</c:v>
                </c:pt>
                <c:pt idx="436">
                  <c:v>4.7216240619262051E-2</c:v>
                </c:pt>
                <c:pt idx="437">
                  <c:v>5.7200337451300987E-2</c:v>
                </c:pt>
                <c:pt idx="438">
                  <c:v>6.8625069038122044E-2</c:v>
                </c:pt>
                <c:pt idx="439">
                  <c:v>6.469385125289942E-2</c:v>
                </c:pt>
                <c:pt idx="440">
                  <c:v>5.5561471481510638E-2</c:v>
                </c:pt>
                <c:pt idx="441">
                  <c:v>6.032919897428024E-2</c:v>
                </c:pt>
                <c:pt idx="442">
                  <c:v>6.6033753358691383E-2</c:v>
                </c:pt>
                <c:pt idx="443">
                  <c:v>8.3360416138149124E-2</c:v>
                </c:pt>
                <c:pt idx="444">
                  <c:v>6.3721539753713446E-2</c:v>
                </c:pt>
                <c:pt idx="445">
                  <c:v>4.6742083770775933E-2</c:v>
                </c:pt>
                <c:pt idx="446">
                  <c:v>6.2747558124954306E-2</c:v>
                </c:pt>
                <c:pt idx="447">
                  <c:v>8.2697052578100949E-2</c:v>
                </c:pt>
                <c:pt idx="448">
                  <c:v>8.0032742769037435E-2</c:v>
                </c:pt>
                <c:pt idx="449">
                  <c:v>-8.961371561109821E-3</c:v>
                </c:pt>
                <c:pt idx="450">
                  <c:v>3.6242695777965628E-2</c:v>
                </c:pt>
                <c:pt idx="451">
                  <c:v>3.5211688754759052E-2</c:v>
                </c:pt>
                <c:pt idx="452">
                  <c:v>6.348281628943106E-2</c:v>
                </c:pt>
                <c:pt idx="453">
                  <c:v>6.7990614913329805E-2</c:v>
                </c:pt>
                <c:pt idx="454">
                  <c:v>4.343403890114611E-2</c:v>
                </c:pt>
                <c:pt idx="455">
                  <c:v>3.6721991170797219E-2</c:v>
                </c:pt>
                <c:pt idx="456">
                  <c:v>6.4648496544442047E-2</c:v>
                </c:pt>
                <c:pt idx="457">
                  <c:v>4.0643673168449246E-2</c:v>
                </c:pt>
                <c:pt idx="458">
                  <c:v>7.1485892201274243E-2</c:v>
                </c:pt>
                <c:pt idx="459">
                  <c:v>4.0361278079948576E-2</c:v>
                </c:pt>
                <c:pt idx="460">
                  <c:v>7.3379646818233696E-2</c:v>
                </c:pt>
                <c:pt idx="461">
                  <c:v>2.0613955125831751E-2</c:v>
                </c:pt>
                <c:pt idx="462">
                  <c:v>2.0104139879244309E-2</c:v>
                </c:pt>
                <c:pt idx="463">
                  <c:v>3.8299390634127239E-2</c:v>
                </c:pt>
                <c:pt idx="464">
                  <c:v>3.4740280048417754E-2</c:v>
                </c:pt>
                <c:pt idx="465">
                  <c:v>1.3671047793281432E-2</c:v>
                </c:pt>
                <c:pt idx="466">
                  <c:v>3.3131627775623979E-2</c:v>
                </c:pt>
                <c:pt idx="467">
                  <c:v>5.9098888434803071E-2</c:v>
                </c:pt>
                <c:pt idx="468">
                  <c:v>1.6552111360941923E-2</c:v>
                </c:pt>
                <c:pt idx="469">
                  <c:v>6.2197331487266028E-2</c:v>
                </c:pt>
                <c:pt idx="470">
                  <c:v>2.7237473155114322E-2</c:v>
                </c:pt>
                <c:pt idx="471">
                  <c:v>6.8291871929232056E-2</c:v>
                </c:pt>
                <c:pt idx="472">
                  <c:v>5.5496875897254438E-2</c:v>
                </c:pt>
                <c:pt idx="473">
                  <c:v>4.1001715298387698E-2</c:v>
                </c:pt>
                <c:pt idx="474">
                  <c:v>1.5207617199517187E-2</c:v>
                </c:pt>
                <c:pt idx="475">
                  <c:v>2.8845230483478757E-2</c:v>
                </c:pt>
                <c:pt idx="476">
                  <c:v>6.6090741224162808E-2</c:v>
                </c:pt>
                <c:pt idx="477">
                  <c:v>8.515262376413843E-2</c:v>
                </c:pt>
                <c:pt idx="478">
                  <c:v>2.7123990675804788E-2</c:v>
                </c:pt>
                <c:pt idx="479">
                  <c:v>3.9601701684040258E-2</c:v>
                </c:pt>
                <c:pt idx="480">
                  <c:v>1.0000619837428726E-2</c:v>
                </c:pt>
                <c:pt idx="481">
                  <c:v>6.538096038190111E-2</c:v>
                </c:pt>
                <c:pt idx="482">
                  <c:v>7.5464541434572874E-2</c:v>
                </c:pt>
                <c:pt idx="483">
                  <c:v>5.6518943414494371E-2</c:v>
                </c:pt>
                <c:pt idx="484">
                  <c:v>3.5409570059599327E-2</c:v>
                </c:pt>
                <c:pt idx="485">
                  <c:v>3.8575930663924785E-2</c:v>
                </c:pt>
                <c:pt idx="486">
                  <c:v>6.056732313383606E-2</c:v>
                </c:pt>
                <c:pt idx="487">
                  <c:v>1.4345649775120428E-2</c:v>
                </c:pt>
                <c:pt idx="488">
                  <c:v>4.5608499649252537E-2</c:v>
                </c:pt>
                <c:pt idx="489">
                  <c:v>3.6618650015869614E-2</c:v>
                </c:pt>
                <c:pt idx="490">
                  <c:v>2.9189619192918514E-2</c:v>
                </c:pt>
                <c:pt idx="491">
                  <c:v>7.1293602537775891E-2</c:v>
                </c:pt>
                <c:pt idx="492">
                  <c:v>4.9017021038980674E-2</c:v>
                </c:pt>
                <c:pt idx="493">
                  <c:v>7.5302857119051492E-2</c:v>
                </c:pt>
                <c:pt idx="494">
                  <c:v>3.0737266158085197E-2</c:v>
                </c:pt>
                <c:pt idx="495">
                  <c:v>6.2405125305364295E-2</c:v>
                </c:pt>
                <c:pt idx="496">
                  <c:v>4.053939685006594E-2</c:v>
                </c:pt>
                <c:pt idx="497">
                  <c:v>4.9916720930338332E-2</c:v>
                </c:pt>
                <c:pt idx="498">
                  <c:v>0.11223768468800976</c:v>
                </c:pt>
                <c:pt idx="499">
                  <c:v>7.9639350239651047E-2</c:v>
                </c:pt>
                <c:pt idx="500">
                  <c:v>2.9389333396602102E-2</c:v>
                </c:pt>
                <c:pt idx="501">
                  <c:v>6.5007422591372183E-2</c:v>
                </c:pt>
                <c:pt idx="502">
                  <c:v>3.4392187489354853E-2</c:v>
                </c:pt>
                <c:pt idx="503">
                  <c:v>1.9335808147126654E-2</c:v>
                </c:pt>
                <c:pt idx="504">
                  <c:v>6.0789236421010362E-2</c:v>
                </c:pt>
                <c:pt idx="505">
                  <c:v>3.9005018241549533E-2</c:v>
                </c:pt>
                <c:pt idx="506">
                  <c:v>4.0086346823599628E-2</c:v>
                </c:pt>
                <c:pt idx="507">
                  <c:v>6.2589696873963846E-2</c:v>
                </c:pt>
                <c:pt idx="508">
                  <c:v>7.0350613089508129E-2</c:v>
                </c:pt>
                <c:pt idx="509">
                  <c:v>4.4630588305585389E-2</c:v>
                </c:pt>
                <c:pt idx="510">
                  <c:v>4.5338534797276286E-2</c:v>
                </c:pt>
                <c:pt idx="511">
                  <c:v>9.613878675176013E-2</c:v>
                </c:pt>
                <c:pt idx="512">
                  <c:v>4.086508257430399E-3</c:v>
                </c:pt>
                <c:pt idx="513">
                  <c:v>8.1201550904161368E-2</c:v>
                </c:pt>
                <c:pt idx="514">
                  <c:v>6.1892824081049291E-2</c:v>
                </c:pt>
                <c:pt idx="515">
                  <c:v>8.2148471184285948E-2</c:v>
                </c:pt>
                <c:pt idx="516">
                  <c:v>5.577806242895697E-2</c:v>
                </c:pt>
                <c:pt idx="517">
                  <c:v>2.1710809209176285E-2</c:v>
                </c:pt>
                <c:pt idx="518">
                  <c:v>2.940173141893293E-2</c:v>
                </c:pt>
                <c:pt idx="519">
                  <c:v>3.5000017149622142E-2</c:v>
                </c:pt>
                <c:pt idx="520">
                  <c:v>6.1042683029718742E-2</c:v>
                </c:pt>
                <c:pt idx="521">
                  <c:v>4.954299955065633E-2</c:v>
                </c:pt>
                <c:pt idx="522">
                  <c:v>2.7386952922634267E-2</c:v>
                </c:pt>
                <c:pt idx="523">
                  <c:v>5.1421766174820804E-2</c:v>
                </c:pt>
                <c:pt idx="524">
                  <c:v>2.3222411054485081E-2</c:v>
                </c:pt>
                <c:pt idx="525">
                  <c:v>4.6093204486485795E-2</c:v>
                </c:pt>
                <c:pt idx="526">
                  <c:v>7.0529687092994453E-2</c:v>
                </c:pt>
                <c:pt idx="527">
                  <c:v>5.7133368505517368E-2</c:v>
                </c:pt>
                <c:pt idx="528">
                  <c:v>4.7047432219640944E-2</c:v>
                </c:pt>
                <c:pt idx="529">
                  <c:v>6.5904058339401494E-2</c:v>
                </c:pt>
                <c:pt idx="530">
                  <c:v>7.2519575498911137E-2</c:v>
                </c:pt>
                <c:pt idx="531">
                  <c:v>3.3392457243238971E-2</c:v>
                </c:pt>
                <c:pt idx="532">
                  <c:v>5.475896090688262E-2</c:v>
                </c:pt>
                <c:pt idx="533">
                  <c:v>6.7073841796316536E-2</c:v>
                </c:pt>
                <c:pt idx="534">
                  <c:v>8.9392031103991104E-2</c:v>
                </c:pt>
                <c:pt idx="535">
                  <c:v>5.3270625813199718E-2</c:v>
                </c:pt>
                <c:pt idx="536">
                  <c:v>6.7455285821258093E-2</c:v>
                </c:pt>
                <c:pt idx="537">
                  <c:v>0.11724226052318834</c:v>
                </c:pt>
                <c:pt idx="538">
                  <c:v>6.7000912854394357E-2</c:v>
                </c:pt>
                <c:pt idx="539">
                  <c:v>9.3353972173196242E-2</c:v>
                </c:pt>
                <c:pt idx="540">
                  <c:v>1.415425922840835E-2</c:v>
                </c:pt>
                <c:pt idx="541">
                  <c:v>3.8037714237823039E-2</c:v>
                </c:pt>
                <c:pt idx="542">
                  <c:v>5.213300746127475E-2</c:v>
                </c:pt>
                <c:pt idx="543">
                  <c:v>3.092669085656824E-2</c:v>
                </c:pt>
                <c:pt idx="544">
                  <c:v>5.0813658576128656E-2</c:v>
                </c:pt>
                <c:pt idx="545">
                  <c:v>3.3928271269845045E-2</c:v>
                </c:pt>
                <c:pt idx="546">
                  <c:v>1.5011975866754013E-2</c:v>
                </c:pt>
                <c:pt idx="547">
                  <c:v>4.7815019930669E-2</c:v>
                </c:pt>
                <c:pt idx="548">
                  <c:v>3.1217035939501314E-2</c:v>
                </c:pt>
                <c:pt idx="549">
                  <c:v>5.7134001970140846E-2</c:v>
                </c:pt>
                <c:pt idx="550">
                  <c:v>2.1938167306059297E-2</c:v>
                </c:pt>
                <c:pt idx="551">
                  <c:v>0.1180875043559389</c:v>
                </c:pt>
                <c:pt idx="552">
                  <c:v>5.4744948955047723E-2</c:v>
                </c:pt>
                <c:pt idx="553">
                  <c:v>4.6953717685732782E-2</c:v>
                </c:pt>
                <c:pt idx="554">
                  <c:v>4.3192106752451831E-2</c:v>
                </c:pt>
                <c:pt idx="555">
                  <c:v>5.3580089317260104E-2</c:v>
                </c:pt>
                <c:pt idx="556">
                  <c:v>6.2914207129053962E-2</c:v>
                </c:pt>
                <c:pt idx="557">
                  <c:v>3.6743459672985757E-2</c:v>
                </c:pt>
                <c:pt idx="558">
                  <c:v>3.2610076690862244E-2</c:v>
                </c:pt>
                <c:pt idx="559">
                  <c:v>5.4375712930345516E-2</c:v>
                </c:pt>
                <c:pt idx="560">
                  <c:v>3.9759006901324695E-2</c:v>
                </c:pt>
                <c:pt idx="561">
                  <c:v>4.2691321824304629E-2</c:v>
                </c:pt>
                <c:pt idx="562">
                  <c:v>3.9804271254181067E-2</c:v>
                </c:pt>
                <c:pt idx="563">
                  <c:v>5.3550430075917477E-2</c:v>
                </c:pt>
                <c:pt idx="564">
                  <c:v>4.9065347392975189E-2</c:v>
                </c:pt>
                <c:pt idx="565">
                  <c:v>2.2531986719229347E-2</c:v>
                </c:pt>
                <c:pt idx="566">
                  <c:v>2.7929990262631793E-2</c:v>
                </c:pt>
                <c:pt idx="567">
                  <c:v>2.6373614313198457E-2</c:v>
                </c:pt>
                <c:pt idx="568">
                  <c:v>7.2924468650797769E-2</c:v>
                </c:pt>
                <c:pt idx="569">
                  <c:v>2.242422271947897E-2</c:v>
                </c:pt>
                <c:pt idx="570">
                  <c:v>4.6276832715486077E-2</c:v>
                </c:pt>
                <c:pt idx="571">
                  <c:v>3.8115717878215077E-2</c:v>
                </c:pt>
                <c:pt idx="572">
                  <c:v>6.9230589616958244E-2</c:v>
                </c:pt>
                <c:pt idx="573">
                  <c:v>6.1581242713231454E-2</c:v>
                </c:pt>
                <c:pt idx="574">
                  <c:v>7.1654325043138012E-2</c:v>
                </c:pt>
                <c:pt idx="575">
                  <c:v>6.2312961539389061E-2</c:v>
                </c:pt>
                <c:pt idx="576">
                  <c:v>5.5504380105166173E-2</c:v>
                </c:pt>
                <c:pt idx="577">
                  <c:v>5.2876889954628248E-2</c:v>
                </c:pt>
                <c:pt idx="578">
                  <c:v>7.9924589785434652E-2</c:v>
                </c:pt>
                <c:pt idx="579">
                  <c:v>1.3821104398338668E-2</c:v>
                </c:pt>
                <c:pt idx="580">
                  <c:v>8.9518398246124425E-2</c:v>
                </c:pt>
                <c:pt idx="581">
                  <c:v>6.2854179371069324E-2</c:v>
                </c:pt>
                <c:pt idx="582">
                  <c:v>3.9680176178248316E-2</c:v>
                </c:pt>
                <c:pt idx="583">
                  <c:v>4.5688432049265343E-2</c:v>
                </c:pt>
                <c:pt idx="584">
                  <c:v>4.4853071583848825E-2</c:v>
                </c:pt>
                <c:pt idx="585">
                  <c:v>3.5678146465003613E-2</c:v>
                </c:pt>
                <c:pt idx="586">
                  <c:v>7.7423555616492723E-2</c:v>
                </c:pt>
                <c:pt idx="587">
                  <c:v>8.2875517307526847E-2</c:v>
                </c:pt>
                <c:pt idx="588">
                  <c:v>3.7747015417027269E-2</c:v>
                </c:pt>
                <c:pt idx="589">
                  <c:v>2.6480651146200407E-2</c:v>
                </c:pt>
                <c:pt idx="590">
                  <c:v>1.7047403873806793E-2</c:v>
                </c:pt>
                <c:pt idx="591">
                  <c:v>3.8794484348877362E-2</c:v>
                </c:pt>
                <c:pt idx="592">
                  <c:v>8.5194399724893788E-2</c:v>
                </c:pt>
                <c:pt idx="593">
                  <c:v>6.5463088797423963E-2</c:v>
                </c:pt>
                <c:pt idx="594">
                  <c:v>5.3591879505819479E-2</c:v>
                </c:pt>
                <c:pt idx="595">
                  <c:v>4.2476797291790769E-2</c:v>
                </c:pt>
                <c:pt idx="596">
                  <c:v>3.6126738781837225E-2</c:v>
                </c:pt>
                <c:pt idx="597">
                  <c:v>3.5857106447998499E-2</c:v>
                </c:pt>
                <c:pt idx="598">
                  <c:v>4.1109268757920814E-2</c:v>
                </c:pt>
                <c:pt idx="599">
                  <c:v>4.8120927138741387E-2</c:v>
                </c:pt>
                <c:pt idx="600">
                  <c:v>3.4405343888416318E-2</c:v>
                </c:pt>
                <c:pt idx="601">
                  <c:v>3.9233788932764135E-2</c:v>
                </c:pt>
                <c:pt idx="602">
                  <c:v>2.5729603240953802E-2</c:v>
                </c:pt>
                <c:pt idx="603">
                  <c:v>4.0962271809523304E-2</c:v>
                </c:pt>
                <c:pt idx="604">
                  <c:v>4.4744425365858265E-2</c:v>
                </c:pt>
                <c:pt idx="605">
                  <c:v>3.4839504297097812E-2</c:v>
                </c:pt>
                <c:pt idx="606">
                  <c:v>5.7810840246273226E-2</c:v>
                </c:pt>
                <c:pt idx="607">
                  <c:v>6.6051634837524964E-2</c:v>
                </c:pt>
                <c:pt idx="608">
                  <c:v>4.7160675287134496E-2</c:v>
                </c:pt>
                <c:pt idx="609">
                  <c:v>2.3447547301894966E-2</c:v>
                </c:pt>
                <c:pt idx="610">
                  <c:v>5.9121292965373856E-2</c:v>
                </c:pt>
                <c:pt idx="611">
                  <c:v>7.7083178252150053E-2</c:v>
                </c:pt>
                <c:pt idx="612">
                  <c:v>3.5847773982064346E-2</c:v>
                </c:pt>
                <c:pt idx="613">
                  <c:v>3.7057933176735225E-2</c:v>
                </c:pt>
                <c:pt idx="614">
                  <c:v>7.2290523550770924E-2</c:v>
                </c:pt>
                <c:pt idx="615">
                  <c:v>5.1090416087401724E-2</c:v>
                </c:pt>
                <c:pt idx="616">
                  <c:v>7.5571766571241095E-2</c:v>
                </c:pt>
                <c:pt idx="617">
                  <c:v>4.7959728262788048E-2</c:v>
                </c:pt>
                <c:pt idx="618">
                  <c:v>2.7771695571793042E-2</c:v>
                </c:pt>
                <c:pt idx="619">
                  <c:v>4.578155944466139E-2</c:v>
                </c:pt>
                <c:pt idx="620">
                  <c:v>4.1890860667455676E-2</c:v>
                </c:pt>
                <c:pt idx="621">
                  <c:v>5.0008646090094588E-2</c:v>
                </c:pt>
                <c:pt idx="622">
                  <c:v>7.5437947531644706E-2</c:v>
                </c:pt>
                <c:pt idx="623">
                  <c:v>7.1073570230738625E-2</c:v>
                </c:pt>
                <c:pt idx="624">
                  <c:v>5.8949665128397499E-2</c:v>
                </c:pt>
                <c:pt idx="625">
                  <c:v>3.4704901367946267E-2</c:v>
                </c:pt>
                <c:pt idx="626">
                  <c:v>3.7991403796896361E-2</c:v>
                </c:pt>
                <c:pt idx="627">
                  <c:v>4.0463005860928436E-2</c:v>
                </c:pt>
                <c:pt idx="628">
                  <c:v>2.7077952257320625E-2</c:v>
                </c:pt>
                <c:pt idx="629">
                  <c:v>1.4634478756228753E-2</c:v>
                </c:pt>
                <c:pt idx="630">
                  <c:v>5.7571875164637382E-2</c:v>
                </c:pt>
                <c:pt idx="631">
                  <c:v>6.9461458351367522E-2</c:v>
                </c:pt>
                <c:pt idx="632">
                  <c:v>3.4661548242969908E-2</c:v>
                </c:pt>
                <c:pt idx="633">
                  <c:v>2.4979895781187422E-2</c:v>
                </c:pt>
                <c:pt idx="634">
                  <c:v>1.5356979617028477E-2</c:v>
                </c:pt>
                <c:pt idx="635">
                  <c:v>9.0856949082403493E-3</c:v>
                </c:pt>
                <c:pt idx="636">
                  <c:v>4.2016967307461295E-2</c:v>
                </c:pt>
                <c:pt idx="637">
                  <c:v>4.300287851319573E-2</c:v>
                </c:pt>
                <c:pt idx="638">
                  <c:v>6.1247293063583064E-2</c:v>
                </c:pt>
                <c:pt idx="639">
                  <c:v>3.5953059946836341E-2</c:v>
                </c:pt>
                <c:pt idx="640">
                  <c:v>6.9557581521106387E-2</c:v>
                </c:pt>
                <c:pt idx="641">
                  <c:v>3.0779009177115874E-2</c:v>
                </c:pt>
                <c:pt idx="642">
                  <c:v>4.2090172905825618E-2</c:v>
                </c:pt>
                <c:pt idx="643">
                  <c:v>7.9061765918563343E-2</c:v>
                </c:pt>
                <c:pt idx="644">
                  <c:v>6.9756180002802537E-2</c:v>
                </c:pt>
                <c:pt idx="645">
                  <c:v>5.1485520458223633E-2</c:v>
                </c:pt>
                <c:pt idx="646">
                  <c:v>5.2321839920532215E-2</c:v>
                </c:pt>
                <c:pt idx="647">
                  <c:v>5.7953712119762024E-2</c:v>
                </c:pt>
                <c:pt idx="648">
                  <c:v>3.1191586936137217E-2</c:v>
                </c:pt>
                <c:pt idx="649">
                  <c:v>-1.5774915201451245E-2</c:v>
                </c:pt>
                <c:pt idx="650">
                  <c:v>3.2024235284972891E-2</c:v>
                </c:pt>
                <c:pt idx="651">
                  <c:v>5.3728520074297403E-2</c:v>
                </c:pt>
                <c:pt idx="652">
                  <c:v>2.1957032424044787E-3</c:v>
                </c:pt>
                <c:pt idx="653">
                  <c:v>5.6755022763274321E-2</c:v>
                </c:pt>
                <c:pt idx="654">
                  <c:v>2.0683855674715645E-2</c:v>
                </c:pt>
                <c:pt idx="655">
                  <c:v>3.1436636687032948E-2</c:v>
                </c:pt>
                <c:pt idx="656">
                  <c:v>5.4660824802072544E-2</c:v>
                </c:pt>
                <c:pt idx="657">
                  <c:v>6.0551491333169088E-2</c:v>
                </c:pt>
                <c:pt idx="658">
                  <c:v>5.7039906858445288E-2</c:v>
                </c:pt>
                <c:pt idx="659">
                  <c:v>3.7611876594428162E-2</c:v>
                </c:pt>
                <c:pt idx="660">
                  <c:v>6.3840267620228319E-2</c:v>
                </c:pt>
                <c:pt idx="661">
                  <c:v>3.8170252623730028E-2</c:v>
                </c:pt>
                <c:pt idx="662">
                  <c:v>3.9640382915259009E-2</c:v>
                </c:pt>
                <c:pt idx="663">
                  <c:v>5.2501285811764997E-2</c:v>
                </c:pt>
                <c:pt idx="664">
                  <c:v>1.6934207979979965E-2</c:v>
                </c:pt>
                <c:pt idx="665">
                  <c:v>4.6414606377033596E-2</c:v>
                </c:pt>
                <c:pt idx="666">
                  <c:v>5.2976742481267491E-2</c:v>
                </c:pt>
                <c:pt idx="667">
                  <c:v>2.4473821778682847E-2</c:v>
                </c:pt>
                <c:pt idx="668">
                  <c:v>3.7004795587536221E-2</c:v>
                </c:pt>
                <c:pt idx="669">
                  <c:v>3.10561733289835E-2</c:v>
                </c:pt>
                <c:pt idx="670">
                  <c:v>5.666014106151529E-2</c:v>
                </c:pt>
                <c:pt idx="671">
                  <c:v>5.9916404597790157E-2</c:v>
                </c:pt>
                <c:pt idx="672">
                  <c:v>5.632136814469188E-2</c:v>
                </c:pt>
                <c:pt idx="673">
                  <c:v>4.599846884683495E-2</c:v>
                </c:pt>
                <c:pt idx="674">
                  <c:v>7.0206413417304991E-2</c:v>
                </c:pt>
                <c:pt idx="675">
                  <c:v>3.7361823547879147E-2</c:v>
                </c:pt>
                <c:pt idx="676">
                  <c:v>4.0253129136382682E-2</c:v>
                </c:pt>
                <c:pt idx="677">
                  <c:v>6.6198662163976796E-2</c:v>
                </c:pt>
                <c:pt idx="678">
                  <c:v>3.2405213360702789E-2</c:v>
                </c:pt>
                <c:pt idx="679">
                  <c:v>6.1084585222630883E-2</c:v>
                </c:pt>
                <c:pt idx="680">
                  <c:v>4.6557777251421406E-2</c:v>
                </c:pt>
                <c:pt idx="681">
                  <c:v>4.1585896506750375E-2</c:v>
                </c:pt>
                <c:pt idx="682">
                  <c:v>5.005804032144584E-2</c:v>
                </c:pt>
                <c:pt idx="683">
                  <c:v>5.3739743377188565E-2</c:v>
                </c:pt>
                <c:pt idx="684">
                  <c:v>7.5674297766872345E-2</c:v>
                </c:pt>
                <c:pt idx="685">
                  <c:v>5.725882586888198E-2</c:v>
                </c:pt>
                <c:pt idx="686">
                  <c:v>5.9088328001391882E-2</c:v>
                </c:pt>
                <c:pt idx="687">
                  <c:v>3.7148071627609303E-2</c:v>
                </c:pt>
                <c:pt idx="688">
                  <c:v>4.6130350886457561E-2</c:v>
                </c:pt>
                <c:pt idx="689">
                  <c:v>5.4731229202529097E-2</c:v>
                </c:pt>
                <c:pt idx="690">
                  <c:v>8.3540155717106823E-2</c:v>
                </c:pt>
                <c:pt idx="691">
                  <c:v>7.9777436790115758E-2</c:v>
                </c:pt>
                <c:pt idx="692">
                  <c:v>3.3113579141550886E-2</c:v>
                </c:pt>
                <c:pt idx="693">
                  <c:v>5.8139711125248406E-2</c:v>
                </c:pt>
                <c:pt idx="694">
                  <c:v>5.4036227627748679E-2</c:v>
                </c:pt>
                <c:pt idx="695">
                  <c:v>7.4750304728415928E-3</c:v>
                </c:pt>
                <c:pt idx="696">
                  <c:v>5.6845863689510029E-2</c:v>
                </c:pt>
                <c:pt idx="697">
                  <c:v>3.5851093767619413E-2</c:v>
                </c:pt>
                <c:pt idx="698">
                  <c:v>4.3426404250121453E-2</c:v>
                </c:pt>
                <c:pt idx="699">
                  <c:v>7.9394208334329447E-2</c:v>
                </c:pt>
                <c:pt idx="700">
                  <c:v>4.3325449807758487E-2</c:v>
                </c:pt>
                <c:pt idx="701">
                  <c:v>3.0748365365315222E-2</c:v>
                </c:pt>
                <c:pt idx="702">
                  <c:v>4.0065209924215528E-2</c:v>
                </c:pt>
                <c:pt idx="703">
                  <c:v>3.5982048303332903E-2</c:v>
                </c:pt>
                <c:pt idx="704">
                  <c:v>3.3904154260159136E-2</c:v>
                </c:pt>
                <c:pt idx="705">
                  <c:v>5.2069135056742155E-2</c:v>
                </c:pt>
                <c:pt idx="706">
                  <c:v>3.8282091018272735E-2</c:v>
                </c:pt>
                <c:pt idx="707">
                  <c:v>4.1988847805556034E-2</c:v>
                </c:pt>
                <c:pt idx="708">
                  <c:v>4.1652930250600601E-2</c:v>
                </c:pt>
                <c:pt idx="709">
                  <c:v>-1.6637945880820293E-2</c:v>
                </c:pt>
                <c:pt idx="710">
                  <c:v>5.6804123508579607E-2</c:v>
                </c:pt>
                <c:pt idx="711">
                  <c:v>5.3018785696438642E-2</c:v>
                </c:pt>
                <c:pt idx="712">
                  <c:v>3.9048293290781355E-2</c:v>
                </c:pt>
                <c:pt idx="713">
                  <c:v>6.4630834454350861E-2</c:v>
                </c:pt>
                <c:pt idx="714">
                  <c:v>8.8468795788535448E-2</c:v>
                </c:pt>
                <c:pt idx="715">
                  <c:v>5.2007854572808043E-2</c:v>
                </c:pt>
                <c:pt idx="716">
                  <c:v>4.7680617016565841E-2</c:v>
                </c:pt>
                <c:pt idx="717">
                  <c:v>1.3429743558400764E-3</c:v>
                </c:pt>
                <c:pt idx="718">
                  <c:v>3.7194732658617724E-2</c:v>
                </c:pt>
                <c:pt idx="719">
                  <c:v>3.5726919240756327E-2</c:v>
                </c:pt>
                <c:pt idx="720">
                  <c:v>6.8417039904617838E-2</c:v>
                </c:pt>
                <c:pt idx="721">
                  <c:v>4.291501163894898E-2</c:v>
                </c:pt>
                <c:pt idx="722">
                  <c:v>1.6583220478170513E-2</c:v>
                </c:pt>
                <c:pt idx="723">
                  <c:v>3.2103797534485279E-2</c:v>
                </c:pt>
                <c:pt idx="724">
                  <c:v>6.6154297816595403E-2</c:v>
                </c:pt>
                <c:pt idx="725">
                  <c:v>7.5637807337837842E-2</c:v>
                </c:pt>
                <c:pt idx="726">
                  <c:v>9.9662499003347949E-2</c:v>
                </c:pt>
                <c:pt idx="727">
                  <c:v>3.9581993773310731E-2</c:v>
                </c:pt>
                <c:pt idx="728">
                  <c:v>5.5113395764549822E-2</c:v>
                </c:pt>
                <c:pt idx="729">
                  <c:v>6.1980224673107598E-2</c:v>
                </c:pt>
                <c:pt idx="730">
                  <c:v>4.3055747907062847E-2</c:v>
                </c:pt>
                <c:pt idx="731">
                  <c:v>4.7245799032527541E-2</c:v>
                </c:pt>
                <c:pt idx="732">
                  <c:v>0.10947038995467284</c:v>
                </c:pt>
                <c:pt idx="733">
                  <c:v>6.2289218143046665E-2</c:v>
                </c:pt>
                <c:pt idx="734">
                  <c:v>3.5985074894557767E-2</c:v>
                </c:pt>
                <c:pt idx="735">
                  <c:v>5.9034522036549852E-2</c:v>
                </c:pt>
                <c:pt idx="736">
                  <c:v>8.0511142014214804E-2</c:v>
                </c:pt>
                <c:pt idx="737">
                  <c:v>9.8161290020401831E-2</c:v>
                </c:pt>
                <c:pt idx="738">
                  <c:v>4.6987289033170343E-2</c:v>
                </c:pt>
                <c:pt idx="739">
                  <c:v>8.6636114744633508E-2</c:v>
                </c:pt>
                <c:pt idx="740">
                  <c:v>3.4086496467522154E-2</c:v>
                </c:pt>
                <c:pt idx="741">
                  <c:v>4.5786554379007666E-2</c:v>
                </c:pt>
                <c:pt idx="742">
                  <c:v>4.0623870589711175E-2</c:v>
                </c:pt>
                <c:pt idx="743">
                  <c:v>4.6406645839085103E-2</c:v>
                </c:pt>
                <c:pt idx="744">
                  <c:v>4.3081929285155252E-2</c:v>
                </c:pt>
                <c:pt idx="745">
                  <c:v>6.2972154060980945E-2</c:v>
                </c:pt>
                <c:pt idx="746">
                  <c:v>6.5863695538994987E-2</c:v>
                </c:pt>
                <c:pt idx="747">
                  <c:v>5.6859879876246189E-2</c:v>
                </c:pt>
                <c:pt idx="748">
                  <c:v>4.9934944766354517E-2</c:v>
                </c:pt>
                <c:pt idx="749">
                  <c:v>8.9123305471095177E-2</c:v>
                </c:pt>
                <c:pt idx="750">
                  <c:v>4.5445135348492455E-2</c:v>
                </c:pt>
                <c:pt idx="751">
                  <c:v>7.8292558788414873E-2</c:v>
                </c:pt>
                <c:pt idx="752">
                  <c:v>5.7941431093117057E-2</c:v>
                </c:pt>
                <c:pt idx="753">
                  <c:v>6.2777127301839569E-2</c:v>
                </c:pt>
                <c:pt idx="754">
                  <c:v>1.2561612586227955E-2</c:v>
                </c:pt>
                <c:pt idx="755">
                  <c:v>6.8156942313013391E-2</c:v>
                </c:pt>
                <c:pt idx="756">
                  <c:v>4.4329535344309168E-2</c:v>
                </c:pt>
                <c:pt idx="757">
                  <c:v>9.313902222659784E-2</c:v>
                </c:pt>
                <c:pt idx="758">
                  <c:v>3.8484512425657758E-2</c:v>
                </c:pt>
                <c:pt idx="759">
                  <c:v>6.8799907882135469E-2</c:v>
                </c:pt>
                <c:pt idx="760">
                  <c:v>7.0516163964778583E-2</c:v>
                </c:pt>
                <c:pt idx="761">
                  <c:v>2.5281831830940127E-2</c:v>
                </c:pt>
                <c:pt idx="762">
                  <c:v>6.4920333202299868E-2</c:v>
                </c:pt>
                <c:pt idx="763">
                  <c:v>5.0745175200963749E-2</c:v>
                </c:pt>
                <c:pt idx="764">
                  <c:v>5.7012445193721617E-2</c:v>
                </c:pt>
                <c:pt idx="765">
                  <c:v>8.7237004038550559E-2</c:v>
                </c:pt>
                <c:pt idx="766">
                  <c:v>0.10664579695233242</c:v>
                </c:pt>
                <c:pt idx="767">
                  <c:v>7.1062010383726004E-2</c:v>
                </c:pt>
                <c:pt idx="768">
                  <c:v>6.0482568513539114E-2</c:v>
                </c:pt>
                <c:pt idx="769">
                  <c:v>5.9220623820403245E-2</c:v>
                </c:pt>
                <c:pt idx="770">
                  <c:v>8.7541659723291976E-2</c:v>
                </c:pt>
                <c:pt idx="771">
                  <c:v>5.9471672722663793E-2</c:v>
                </c:pt>
                <c:pt idx="772">
                  <c:v>7.6233393902853885E-2</c:v>
                </c:pt>
                <c:pt idx="773">
                  <c:v>3.8798953848962175E-2</c:v>
                </c:pt>
                <c:pt idx="774">
                  <c:v>4.6056443899930966E-2</c:v>
                </c:pt>
                <c:pt idx="775">
                  <c:v>5.5186232418924286E-2</c:v>
                </c:pt>
                <c:pt idx="776">
                  <c:v>3.2516308642718206E-2</c:v>
                </c:pt>
                <c:pt idx="777">
                  <c:v>4.5592320370950568E-2</c:v>
                </c:pt>
                <c:pt idx="778">
                  <c:v>6.8776229779165504E-2</c:v>
                </c:pt>
                <c:pt idx="779">
                  <c:v>1.7111667202782177E-2</c:v>
                </c:pt>
                <c:pt idx="780">
                  <c:v>4.7643486170340033E-2</c:v>
                </c:pt>
                <c:pt idx="781">
                  <c:v>1.6503237646051272E-2</c:v>
                </c:pt>
                <c:pt idx="782">
                  <c:v>3.3219488822768928E-2</c:v>
                </c:pt>
                <c:pt idx="783">
                  <c:v>3.1590287472582912E-2</c:v>
                </c:pt>
                <c:pt idx="784">
                  <c:v>4.1533445730482121E-2</c:v>
                </c:pt>
                <c:pt idx="785">
                  <c:v>5.8094490344068883E-2</c:v>
                </c:pt>
                <c:pt idx="786">
                  <c:v>2.5047283258121777E-2</c:v>
                </c:pt>
                <c:pt idx="787">
                  <c:v>4.7837380478741698E-2</c:v>
                </c:pt>
                <c:pt idx="788">
                  <c:v>4.8308558179775252E-2</c:v>
                </c:pt>
                <c:pt idx="789">
                  <c:v>9.1305252350351251E-2</c:v>
                </c:pt>
                <c:pt idx="790">
                  <c:v>1.8851683802531327E-2</c:v>
                </c:pt>
                <c:pt idx="791">
                  <c:v>4.495259821559916E-2</c:v>
                </c:pt>
                <c:pt idx="792">
                  <c:v>4.1511821450340297E-2</c:v>
                </c:pt>
                <c:pt idx="793">
                  <c:v>7.2525692021384869E-2</c:v>
                </c:pt>
                <c:pt idx="794">
                  <c:v>3.4122434182731309E-2</c:v>
                </c:pt>
                <c:pt idx="795">
                  <c:v>5.5031857264202816E-2</c:v>
                </c:pt>
                <c:pt idx="796">
                  <c:v>4.3800740660091375E-2</c:v>
                </c:pt>
                <c:pt idx="797">
                  <c:v>5.1140307111258221E-2</c:v>
                </c:pt>
                <c:pt idx="798">
                  <c:v>3.5581085107800947E-2</c:v>
                </c:pt>
                <c:pt idx="799">
                  <c:v>3.0707477354055379E-2</c:v>
                </c:pt>
                <c:pt idx="800">
                  <c:v>8.5381556778747897E-2</c:v>
                </c:pt>
                <c:pt idx="801">
                  <c:v>1.2851454294880604E-2</c:v>
                </c:pt>
                <c:pt idx="802">
                  <c:v>2.131608643349403E-2</c:v>
                </c:pt>
                <c:pt idx="803">
                  <c:v>4.9722015375656237E-2</c:v>
                </c:pt>
                <c:pt idx="804">
                  <c:v>8.7611812133860045E-2</c:v>
                </c:pt>
                <c:pt idx="805">
                  <c:v>6.7989525470583123E-2</c:v>
                </c:pt>
                <c:pt idx="806">
                  <c:v>4.1535386764755988E-2</c:v>
                </c:pt>
                <c:pt idx="807">
                  <c:v>7.7398156974466947E-3</c:v>
                </c:pt>
                <c:pt idx="808">
                  <c:v>2.2868679195262087E-2</c:v>
                </c:pt>
                <c:pt idx="809">
                  <c:v>2.3849147297718254E-2</c:v>
                </c:pt>
                <c:pt idx="810">
                  <c:v>5.9764273180037353E-2</c:v>
                </c:pt>
                <c:pt idx="811">
                  <c:v>7.9951517227993457E-2</c:v>
                </c:pt>
                <c:pt idx="812">
                  <c:v>4.6835168622487072E-2</c:v>
                </c:pt>
                <c:pt idx="813">
                  <c:v>4.7358404639847113E-2</c:v>
                </c:pt>
                <c:pt idx="814">
                  <c:v>7.0808813688063077E-2</c:v>
                </c:pt>
                <c:pt idx="815">
                  <c:v>4.4603398712291381E-2</c:v>
                </c:pt>
                <c:pt idx="816">
                  <c:v>6.4141548625199218E-2</c:v>
                </c:pt>
                <c:pt idx="817">
                  <c:v>7.4271992311006341E-2</c:v>
                </c:pt>
                <c:pt idx="818">
                  <c:v>7.6160211582684628E-2</c:v>
                </c:pt>
                <c:pt idx="819">
                  <c:v>8.826291599983685E-2</c:v>
                </c:pt>
                <c:pt idx="820">
                  <c:v>7.0569409818323159E-2</c:v>
                </c:pt>
                <c:pt idx="821">
                  <c:v>3.3335736390762205E-2</c:v>
                </c:pt>
                <c:pt idx="822">
                  <c:v>6.2792641012739875E-2</c:v>
                </c:pt>
                <c:pt idx="823">
                  <c:v>4.7312160046883545E-2</c:v>
                </c:pt>
                <c:pt idx="824">
                  <c:v>5.1848142067955072E-3</c:v>
                </c:pt>
                <c:pt idx="825">
                  <c:v>5.1131064083262456E-2</c:v>
                </c:pt>
                <c:pt idx="826">
                  <c:v>8.6535983765589353E-3</c:v>
                </c:pt>
                <c:pt idx="827">
                  <c:v>5.3615702251511632E-2</c:v>
                </c:pt>
                <c:pt idx="828">
                  <c:v>2.1190729649984252E-2</c:v>
                </c:pt>
                <c:pt idx="829">
                  <c:v>-1.2083342276387632E-2</c:v>
                </c:pt>
                <c:pt idx="830">
                  <c:v>8.4496705012495149E-2</c:v>
                </c:pt>
                <c:pt idx="831">
                  <c:v>2.3067936494079011E-2</c:v>
                </c:pt>
                <c:pt idx="832">
                  <c:v>5.9178791571941003E-2</c:v>
                </c:pt>
                <c:pt idx="833">
                  <c:v>2.331708516185349E-2</c:v>
                </c:pt>
                <c:pt idx="834">
                  <c:v>4.7013890081239296E-2</c:v>
                </c:pt>
                <c:pt idx="835">
                  <c:v>7.0876376083531756E-2</c:v>
                </c:pt>
                <c:pt idx="836">
                  <c:v>5.3109862934827001E-3</c:v>
                </c:pt>
                <c:pt idx="837">
                  <c:v>2.4896048433250217E-2</c:v>
                </c:pt>
                <c:pt idx="838">
                  <c:v>6.6983857274629272E-2</c:v>
                </c:pt>
                <c:pt idx="839">
                  <c:v>4.3427545812873614E-2</c:v>
                </c:pt>
                <c:pt idx="840">
                  <c:v>3.2833418077011678E-2</c:v>
                </c:pt>
                <c:pt idx="841">
                  <c:v>6.0280140912528035E-2</c:v>
                </c:pt>
                <c:pt idx="842">
                  <c:v>5.3325270378936751E-2</c:v>
                </c:pt>
                <c:pt idx="843">
                  <c:v>4.4119465828460103E-2</c:v>
                </c:pt>
                <c:pt idx="844">
                  <c:v>8.7797930634080368E-3</c:v>
                </c:pt>
                <c:pt idx="845">
                  <c:v>3.2466503829559568E-2</c:v>
                </c:pt>
                <c:pt idx="846">
                  <c:v>5.2812111855734145E-2</c:v>
                </c:pt>
                <c:pt idx="847">
                  <c:v>2.9523372278705023E-2</c:v>
                </c:pt>
                <c:pt idx="848">
                  <c:v>8.5710457961054032E-2</c:v>
                </c:pt>
                <c:pt idx="849">
                  <c:v>8.5139391567994993E-2</c:v>
                </c:pt>
                <c:pt idx="850">
                  <c:v>4.7717023730055652E-2</c:v>
                </c:pt>
                <c:pt idx="851">
                  <c:v>5.4228664626406325E-2</c:v>
                </c:pt>
                <c:pt idx="852">
                  <c:v>0.10003677339728917</c:v>
                </c:pt>
                <c:pt idx="853">
                  <c:v>5.8695937992523123E-2</c:v>
                </c:pt>
                <c:pt idx="854">
                  <c:v>4.2494029414055445E-2</c:v>
                </c:pt>
                <c:pt idx="855">
                  <c:v>5.7423115756648213E-2</c:v>
                </c:pt>
                <c:pt idx="856">
                  <c:v>3.8264191224794353E-2</c:v>
                </c:pt>
                <c:pt idx="857">
                  <c:v>5.1689908155783865E-2</c:v>
                </c:pt>
                <c:pt idx="858">
                  <c:v>4.7897793982047743E-2</c:v>
                </c:pt>
                <c:pt idx="859">
                  <c:v>7.6604046656504554E-2</c:v>
                </c:pt>
                <c:pt idx="860">
                  <c:v>2.7125833577425984E-2</c:v>
                </c:pt>
                <c:pt idx="861">
                  <c:v>5.2123827839598152E-2</c:v>
                </c:pt>
                <c:pt idx="862">
                  <c:v>5.3879877225725153E-2</c:v>
                </c:pt>
                <c:pt idx="863">
                  <c:v>2.5827683216305852E-2</c:v>
                </c:pt>
                <c:pt idx="864">
                  <c:v>6.8629245072008127E-2</c:v>
                </c:pt>
                <c:pt idx="865">
                  <c:v>1.4771531436715057E-2</c:v>
                </c:pt>
                <c:pt idx="866">
                  <c:v>6.1557850337266351E-2</c:v>
                </c:pt>
                <c:pt idx="867">
                  <c:v>5.1043481650179856E-2</c:v>
                </c:pt>
                <c:pt idx="868">
                  <c:v>3.5269022984358134E-2</c:v>
                </c:pt>
                <c:pt idx="869">
                  <c:v>4.7262909129663216E-2</c:v>
                </c:pt>
                <c:pt idx="870">
                  <c:v>3.5399778516347485E-2</c:v>
                </c:pt>
                <c:pt idx="871">
                  <c:v>8.4482285100617699E-2</c:v>
                </c:pt>
                <c:pt idx="872">
                  <c:v>5.087248641575165E-2</c:v>
                </c:pt>
                <c:pt idx="873">
                  <c:v>2.2953444258753536E-2</c:v>
                </c:pt>
                <c:pt idx="874">
                  <c:v>1.953570212608341E-2</c:v>
                </c:pt>
                <c:pt idx="875">
                  <c:v>4.2764293458325886E-2</c:v>
                </c:pt>
                <c:pt idx="876">
                  <c:v>6.944299918834318E-2</c:v>
                </c:pt>
                <c:pt idx="877">
                  <c:v>3.334002990665319E-2</c:v>
                </c:pt>
                <c:pt idx="878">
                  <c:v>8.8019706519788327E-2</c:v>
                </c:pt>
                <c:pt idx="879">
                  <c:v>4.7088510471260558E-2</c:v>
                </c:pt>
                <c:pt idx="880">
                  <c:v>4.948685385951504E-2</c:v>
                </c:pt>
                <c:pt idx="881">
                  <c:v>4.7848337662882434E-2</c:v>
                </c:pt>
                <c:pt idx="882">
                  <c:v>4.0223905302549212E-2</c:v>
                </c:pt>
                <c:pt idx="883">
                  <c:v>8.6632225721692213E-2</c:v>
                </c:pt>
                <c:pt idx="884">
                  <c:v>5.6747106823895666E-2</c:v>
                </c:pt>
                <c:pt idx="885">
                  <c:v>5.8275436084736232E-2</c:v>
                </c:pt>
                <c:pt idx="886">
                  <c:v>5.3861314651133585E-2</c:v>
                </c:pt>
                <c:pt idx="887">
                  <c:v>5.2219764567604854E-2</c:v>
                </c:pt>
                <c:pt idx="888">
                  <c:v>3.5074377895472908E-2</c:v>
                </c:pt>
                <c:pt idx="889">
                  <c:v>2.8685333538168906E-2</c:v>
                </c:pt>
                <c:pt idx="890">
                  <c:v>1.7248807131411803E-2</c:v>
                </c:pt>
                <c:pt idx="891">
                  <c:v>9.0400896358914185E-2</c:v>
                </c:pt>
                <c:pt idx="892">
                  <c:v>5.1813084900050377E-2</c:v>
                </c:pt>
                <c:pt idx="893">
                  <c:v>5.6648000967738366E-2</c:v>
                </c:pt>
                <c:pt idx="894">
                  <c:v>4.453554295778292E-2</c:v>
                </c:pt>
                <c:pt idx="895">
                  <c:v>2.8190551492927096E-2</c:v>
                </c:pt>
                <c:pt idx="896">
                  <c:v>4.2447083948833508E-2</c:v>
                </c:pt>
                <c:pt idx="897">
                  <c:v>4.5863450536687306E-2</c:v>
                </c:pt>
                <c:pt idx="898">
                  <c:v>9.8974227714395124E-3</c:v>
                </c:pt>
                <c:pt idx="899">
                  <c:v>2.2579551547713461E-2</c:v>
                </c:pt>
                <c:pt idx="900">
                  <c:v>5.1832831141894742E-2</c:v>
                </c:pt>
                <c:pt idx="901">
                  <c:v>5.2495717733061636E-2</c:v>
                </c:pt>
                <c:pt idx="902">
                  <c:v>3.921487838794796E-2</c:v>
                </c:pt>
                <c:pt idx="903">
                  <c:v>6.9498480337126051E-2</c:v>
                </c:pt>
                <c:pt idx="904">
                  <c:v>5.5613905135694142E-2</c:v>
                </c:pt>
                <c:pt idx="905">
                  <c:v>3.7452134200065545E-2</c:v>
                </c:pt>
                <c:pt idx="906">
                  <c:v>4.1080474389463856E-2</c:v>
                </c:pt>
                <c:pt idx="907">
                  <c:v>5.5391734481065158E-2</c:v>
                </c:pt>
                <c:pt idx="908">
                  <c:v>4.0288633539902585E-2</c:v>
                </c:pt>
                <c:pt idx="909">
                  <c:v>7.3024535698000131E-2</c:v>
                </c:pt>
                <c:pt idx="910">
                  <c:v>7.27887447327836E-2</c:v>
                </c:pt>
                <c:pt idx="911">
                  <c:v>2.9571884425871053E-2</c:v>
                </c:pt>
                <c:pt idx="912">
                  <c:v>6.8421150623478366E-2</c:v>
                </c:pt>
                <c:pt idx="913">
                  <c:v>5.5483103363162756E-2</c:v>
                </c:pt>
                <c:pt idx="914">
                  <c:v>4.1826741769663445E-2</c:v>
                </c:pt>
                <c:pt idx="915">
                  <c:v>6.0996660880197839E-2</c:v>
                </c:pt>
                <c:pt idx="916">
                  <c:v>6.2093609846977732E-2</c:v>
                </c:pt>
                <c:pt idx="917">
                  <c:v>4.7363116258453519E-2</c:v>
                </c:pt>
                <c:pt idx="918">
                  <c:v>2.3170596487823547E-2</c:v>
                </c:pt>
                <c:pt idx="919">
                  <c:v>5.1269127162107075E-2</c:v>
                </c:pt>
                <c:pt idx="920">
                  <c:v>3.134690095320633E-2</c:v>
                </c:pt>
                <c:pt idx="921">
                  <c:v>1.8500545032355264E-2</c:v>
                </c:pt>
                <c:pt idx="922">
                  <c:v>5.4954524805549965E-2</c:v>
                </c:pt>
                <c:pt idx="923">
                  <c:v>2.7149564414155614E-2</c:v>
                </c:pt>
                <c:pt idx="924">
                  <c:v>6.8533793847890712E-2</c:v>
                </c:pt>
                <c:pt idx="925">
                  <c:v>3.2028987187559393E-2</c:v>
                </c:pt>
                <c:pt idx="926">
                  <c:v>6.3617505530310203E-2</c:v>
                </c:pt>
                <c:pt idx="927">
                  <c:v>5.6541608207490962E-2</c:v>
                </c:pt>
                <c:pt idx="928">
                  <c:v>3.780030605925172E-2</c:v>
                </c:pt>
                <c:pt idx="929">
                  <c:v>5.6391393589882877E-2</c:v>
                </c:pt>
                <c:pt idx="930">
                  <c:v>4.9604394265751001E-2</c:v>
                </c:pt>
                <c:pt idx="931">
                  <c:v>5.008397098451331E-2</c:v>
                </c:pt>
                <c:pt idx="932">
                  <c:v>2.339961108958527E-2</c:v>
                </c:pt>
                <c:pt idx="933">
                  <c:v>2.2375297332594191E-2</c:v>
                </c:pt>
                <c:pt idx="934">
                  <c:v>5.4848851904155171E-2</c:v>
                </c:pt>
                <c:pt idx="935">
                  <c:v>7.3615993323631695E-2</c:v>
                </c:pt>
                <c:pt idx="936">
                  <c:v>7.4431415638611387E-2</c:v>
                </c:pt>
                <c:pt idx="937">
                  <c:v>5.7433362137777666E-2</c:v>
                </c:pt>
                <c:pt idx="938">
                  <c:v>2.2416357884170179E-3</c:v>
                </c:pt>
                <c:pt idx="939">
                  <c:v>9.1672591980512114E-2</c:v>
                </c:pt>
                <c:pt idx="940">
                  <c:v>6.1536129678976592E-2</c:v>
                </c:pt>
                <c:pt idx="941">
                  <c:v>3.3242639727835144E-2</c:v>
                </c:pt>
                <c:pt idx="942">
                  <c:v>4.0099729929835126E-2</c:v>
                </c:pt>
                <c:pt idx="943">
                  <c:v>5.444345341766535E-2</c:v>
                </c:pt>
                <c:pt idx="944">
                  <c:v>1.475101946252183E-2</c:v>
                </c:pt>
                <c:pt idx="945">
                  <c:v>7.5556026066612769E-2</c:v>
                </c:pt>
                <c:pt idx="946">
                  <c:v>4.0859889528905013E-2</c:v>
                </c:pt>
                <c:pt idx="947">
                  <c:v>2.9358642395055451E-2</c:v>
                </c:pt>
                <c:pt idx="948">
                  <c:v>8.503507176865388E-2</c:v>
                </c:pt>
                <c:pt idx="949">
                  <c:v>4.836811648526998E-2</c:v>
                </c:pt>
                <c:pt idx="950">
                  <c:v>6.7365966552333428E-2</c:v>
                </c:pt>
                <c:pt idx="951">
                  <c:v>4.2472583335933484E-2</c:v>
                </c:pt>
                <c:pt idx="952">
                  <c:v>1.3427257929108594E-2</c:v>
                </c:pt>
                <c:pt idx="953">
                  <c:v>2.3937390876372144E-2</c:v>
                </c:pt>
                <c:pt idx="954">
                  <c:v>6.7314247456994408E-2</c:v>
                </c:pt>
                <c:pt idx="955">
                  <c:v>2.2543383603808032E-2</c:v>
                </c:pt>
                <c:pt idx="956">
                  <c:v>5.3570144767727951E-2</c:v>
                </c:pt>
                <c:pt idx="957">
                  <c:v>5.5982416584216849E-2</c:v>
                </c:pt>
                <c:pt idx="958">
                  <c:v>6.2257271563974981E-2</c:v>
                </c:pt>
                <c:pt idx="959">
                  <c:v>4.59403408849062E-2</c:v>
                </c:pt>
                <c:pt idx="960">
                  <c:v>1.9762261194737618E-2</c:v>
                </c:pt>
                <c:pt idx="961">
                  <c:v>8.313350798918423E-2</c:v>
                </c:pt>
                <c:pt idx="962">
                  <c:v>4.2768611318588973E-2</c:v>
                </c:pt>
                <c:pt idx="963">
                  <c:v>5.5676992409497694E-2</c:v>
                </c:pt>
                <c:pt idx="964">
                  <c:v>5.5299747985810666E-2</c:v>
                </c:pt>
                <c:pt idx="965">
                  <c:v>6.0257105608990502E-2</c:v>
                </c:pt>
                <c:pt idx="966">
                  <c:v>5.5144393753605803E-2</c:v>
                </c:pt>
                <c:pt idx="967">
                  <c:v>5.7337768914043297E-2</c:v>
                </c:pt>
                <c:pt idx="968">
                  <c:v>9.3741864901009442E-2</c:v>
                </c:pt>
                <c:pt idx="969">
                  <c:v>3.7143152531170842E-2</c:v>
                </c:pt>
                <c:pt idx="970">
                  <c:v>5.4153266973303027E-2</c:v>
                </c:pt>
                <c:pt idx="971">
                  <c:v>1.5954260412661458E-2</c:v>
                </c:pt>
                <c:pt idx="972">
                  <c:v>6.8068976196909825E-2</c:v>
                </c:pt>
                <c:pt idx="973">
                  <c:v>5.0953096005333931E-2</c:v>
                </c:pt>
                <c:pt idx="974">
                  <c:v>4.7283251600256732E-2</c:v>
                </c:pt>
                <c:pt idx="975">
                  <c:v>8.2757472175606667E-2</c:v>
                </c:pt>
                <c:pt idx="976">
                  <c:v>4.673348548082662E-2</c:v>
                </c:pt>
                <c:pt idx="977">
                  <c:v>4.8845127561637725E-2</c:v>
                </c:pt>
                <c:pt idx="978">
                  <c:v>6.3462863893064575E-2</c:v>
                </c:pt>
                <c:pt idx="979">
                  <c:v>2.8007007472482665E-2</c:v>
                </c:pt>
                <c:pt idx="980">
                  <c:v>8.122431858328738E-2</c:v>
                </c:pt>
                <c:pt idx="981">
                  <c:v>4.9995205840640988E-2</c:v>
                </c:pt>
                <c:pt idx="982">
                  <c:v>7.6183088896692092E-2</c:v>
                </c:pt>
                <c:pt idx="983">
                  <c:v>7.7914037417264548E-2</c:v>
                </c:pt>
                <c:pt idx="984">
                  <c:v>7.9781015792304066E-2</c:v>
                </c:pt>
                <c:pt idx="985">
                  <c:v>2.5404052603485661E-2</c:v>
                </c:pt>
                <c:pt idx="986">
                  <c:v>4.1150229656767873E-2</c:v>
                </c:pt>
                <c:pt idx="987">
                  <c:v>4.7068148835234386E-2</c:v>
                </c:pt>
                <c:pt idx="988">
                  <c:v>2.865172337226557E-2</c:v>
                </c:pt>
                <c:pt idx="989">
                  <c:v>4.882372838397836E-2</c:v>
                </c:pt>
                <c:pt idx="990">
                  <c:v>4.4959170355163391E-2</c:v>
                </c:pt>
                <c:pt idx="991">
                  <c:v>4.7215830860811214E-2</c:v>
                </c:pt>
                <c:pt idx="992">
                  <c:v>6.6978785125556606E-2</c:v>
                </c:pt>
                <c:pt idx="993">
                  <c:v>3.3543953468676058E-2</c:v>
                </c:pt>
                <c:pt idx="994">
                  <c:v>6.7512928800992467E-2</c:v>
                </c:pt>
                <c:pt idx="995">
                  <c:v>5.4534942058944463E-2</c:v>
                </c:pt>
                <c:pt idx="996">
                  <c:v>6.4231174742755581E-2</c:v>
                </c:pt>
                <c:pt idx="997">
                  <c:v>2.1901876966472722E-2</c:v>
                </c:pt>
                <c:pt idx="998">
                  <c:v>6.5686194271777409E-2</c:v>
                </c:pt>
                <c:pt idx="999">
                  <c:v>5.6033381841082974E-3</c:v>
                </c:pt>
                <c:pt idx="1000">
                  <c:v>1.724383872610713E-2</c:v>
                </c:pt>
                <c:pt idx="1001">
                  <c:v>5.2400830085856082E-2</c:v>
                </c:pt>
                <c:pt idx="1002">
                  <c:v>6.1518040300903271E-2</c:v>
                </c:pt>
                <c:pt idx="1003">
                  <c:v>7.2874984519048613E-2</c:v>
                </c:pt>
                <c:pt idx="1004">
                  <c:v>4.8804618402452926E-2</c:v>
                </c:pt>
                <c:pt idx="1005">
                  <c:v>4.834371272432314E-2</c:v>
                </c:pt>
                <c:pt idx="1006">
                  <c:v>4.9948910740286623E-2</c:v>
                </c:pt>
                <c:pt idx="1007">
                  <c:v>5.0001963562480434E-2</c:v>
                </c:pt>
                <c:pt idx="1008">
                  <c:v>4.6624426454159595E-2</c:v>
                </c:pt>
                <c:pt idx="1009">
                  <c:v>1.3133378262443707E-2</c:v>
                </c:pt>
                <c:pt idx="1010">
                  <c:v>5.9103472060460072E-2</c:v>
                </c:pt>
                <c:pt idx="1011">
                  <c:v>7.3805224250741541E-2</c:v>
                </c:pt>
                <c:pt idx="1012">
                  <c:v>7.9910128124294599E-2</c:v>
                </c:pt>
                <c:pt idx="1013">
                  <c:v>6.9466946409905056E-2</c:v>
                </c:pt>
                <c:pt idx="1014">
                  <c:v>4.7940083809161371E-2</c:v>
                </c:pt>
                <c:pt idx="1015">
                  <c:v>5.1428232666774543E-2</c:v>
                </c:pt>
                <c:pt idx="1016">
                  <c:v>6.9483701500729911E-2</c:v>
                </c:pt>
                <c:pt idx="1017">
                  <c:v>5.0201035459257359E-2</c:v>
                </c:pt>
                <c:pt idx="1018">
                  <c:v>5.0767801712038985E-2</c:v>
                </c:pt>
                <c:pt idx="1019">
                  <c:v>5.2043241407170815E-2</c:v>
                </c:pt>
                <c:pt idx="1020">
                  <c:v>4.997603573461018E-3</c:v>
                </c:pt>
                <c:pt idx="1021">
                  <c:v>4.4534065658445393E-2</c:v>
                </c:pt>
                <c:pt idx="1022">
                  <c:v>5.4050583850620115E-2</c:v>
                </c:pt>
                <c:pt idx="1023">
                  <c:v>2.8838654895216587E-2</c:v>
                </c:pt>
                <c:pt idx="1024">
                  <c:v>4.4794959895925801E-2</c:v>
                </c:pt>
                <c:pt idx="1025">
                  <c:v>5.1782841288905923E-2</c:v>
                </c:pt>
                <c:pt idx="1026">
                  <c:v>5.4517153653723616E-2</c:v>
                </c:pt>
                <c:pt idx="1027">
                  <c:v>6.0940942868904308E-2</c:v>
                </c:pt>
                <c:pt idx="1028">
                  <c:v>4.9172601389927656E-2</c:v>
                </c:pt>
                <c:pt idx="1029">
                  <c:v>6.7262574457995022E-2</c:v>
                </c:pt>
                <c:pt idx="1030">
                  <c:v>4.8062863457902671E-2</c:v>
                </c:pt>
                <c:pt idx="1031">
                  <c:v>5.1173468713758552E-2</c:v>
                </c:pt>
                <c:pt idx="1032">
                  <c:v>7.6743384960057753E-2</c:v>
                </c:pt>
                <c:pt idx="1033">
                  <c:v>3.6968600347433545E-2</c:v>
                </c:pt>
                <c:pt idx="1034">
                  <c:v>4.1118349175773727E-2</c:v>
                </c:pt>
                <c:pt idx="1035">
                  <c:v>4.6763251527539823E-2</c:v>
                </c:pt>
                <c:pt idx="1036">
                  <c:v>9.9630895996621949E-2</c:v>
                </c:pt>
                <c:pt idx="1037">
                  <c:v>8.2123665321864908E-2</c:v>
                </c:pt>
                <c:pt idx="1038">
                  <c:v>4.9189367267665096E-2</c:v>
                </c:pt>
                <c:pt idx="1039">
                  <c:v>4.6453457697804734E-2</c:v>
                </c:pt>
                <c:pt idx="1040">
                  <c:v>3.4997247640900453E-2</c:v>
                </c:pt>
                <c:pt idx="1041">
                  <c:v>3.3131063799919314E-2</c:v>
                </c:pt>
                <c:pt idx="1042">
                  <c:v>3.0879099338511629E-2</c:v>
                </c:pt>
                <c:pt idx="1043">
                  <c:v>5.1974010375158669E-2</c:v>
                </c:pt>
                <c:pt idx="1044">
                  <c:v>4.2024412732848238E-2</c:v>
                </c:pt>
                <c:pt idx="1045">
                  <c:v>1.6234847895257087E-2</c:v>
                </c:pt>
                <c:pt idx="1046">
                  <c:v>5.9405825861866352E-2</c:v>
                </c:pt>
                <c:pt idx="1047">
                  <c:v>5.0170947761331103E-2</c:v>
                </c:pt>
                <c:pt idx="1048">
                  <c:v>4.0766692524823844E-2</c:v>
                </c:pt>
                <c:pt idx="1049">
                  <c:v>3.8147268828370329E-2</c:v>
                </c:pt>
                <c:pt idx="1050">
                  <c:v>3.5032380975661803E-2</c:v>
                </c:pt>
                <c:pt idx="1051">
                  <c:v>2.8355210935738284E-2</c:v>
                </c:pt>
                <c:pt idx="1052">
                  <c:v>5.7392354027535175E-2</c:v>
                </c:pt>
                <c:pt idx="1053">
                  <c:v>3.7589441153864367E-2</c:v>
                </c:pt>
                <c:pt idx="1054">
                  <c:v>3.3432771136484685E-2</c:v>
                </c:pt>
                <c:pt idx="1055">
                  <c:v>6.482909417138924E-2</c:v>
                </c:pt>
                <c:pt idx="1056">
                  <c:v>4.5589823402025303E-2</c:v>
                </c:pt>
                <c:pt idx="1057">
                  <c:v>5.6464450832467566E-2</c:v>
                </c:pt>
                <c:pt idx="1058">
                  <c:v>8.2978007337585424E-2</c:v>
                </c:pt>
                <c:pt idx="1059">
                  <c:v>1.9775620631578006E-2</c:v>
                </c:pt>
                <c:pt idx="1060">
                  <c:v>4.035314181498123E-2</c:v>
                </c:pt>
                <c:pt idx="1061">
                  <c:v>5.3286483073914259E-2</c:v>
                </c:pt>
                <c:pt idx="1062">
                  <c:v>4.9311333398848273E-2</c:v>
                </c:pt>
                <c:pt idx="1063">
                  <c:v>2.817407607368444E-2</c:v>
                </c:pt>
                <c:pt idx="1064">
                  <c:v>2.8763807990148382E-2</c:v>
                </c:pt>
                <c:pt idx="1065">
                  <c:v>5.7844920823873047E-2</c:v>
                </c:pt>
                <c:pt idx="1066">
                  <c:v>1.9887021519558512E-2</c:v>
                </c:pt>
                <c:pt idx="1067">
                  <c:v>8.4164753312397506E-2</c:v>
                </c:pt>
                <c:pt idx="1068">
                  <c:v>4.0699017215854338E-2</c:v>
                </c:pt>
                <c:pt idx="1069">
                  <c:v>7.5235324876116227E-2</c:v>
                </c:pt>
                <c:pt idx="1070">
                  <c:v>4.808130856331444E-2</c:v>
                </c:pt>
                <c:pt idx="1071">
                  <c:v>7.4604350113636198E-3</c:v>
                </c:pt>
                <c:pt idx="1072">
                  <c:v>1.7723108068861737E-2</c:v>
                </c:pt>
                <c:pt idx="1073">
                  <c:v>4.8334938136310679E-2</c:v>
                </c:pt>
                <c:pt idx="1074">
                  <c:v>4.8013928782823068E-2</c:v>
                </c:pt>
                <c:pt idx="1075">
                  <c:v>4.7386312560519117E-2</c:v>
                </c:pt>
                <c:pt idx="1076">
                  <c:v>6.1745399823098068E-2</c:v>
                </c:pt>
                <c:pt idx="1077">
                  <c:v>5.807874782949532E-2</c:v>
                </c:pt>
                <c:pt idx="1078">
                  <c:v>6.1240468683196048E-2</c:v>
                </c:pt>
                <c:pt idx="1079">
                  <c:v>6.0967019218657936E-2</c:v>
                </c:pt>
                <c:pt idx="1080">
                  <c:v>4.369505118188674E-2</c:v>
                </c:pt>
                <c:pt idx="1081">
                  <c:v>3.4623309734341245E-3</c:v>
                </c:pt>
                <c:pt idx="1082">
                  <c:v>4.9015981571391004E-2</c:v>
                </c:pt>
                <c:pt idx="1083">
                  <c:v>5.7019683406121374E-2</c:v>
                </c:pt>
                <c:pt idx="1084">
                  <c:v>3.7116385392771123E-2</c:v>
                </c:pt>
                <c:pt idx="1085">
                  <c:v>4.9944368163520325E-2</c:v>
                </c:pt>
                <c:pt idx="1086">
                  <c:v>5.8739110045364112E-2</c:v>
                </c:pt>
                <c:pt idx="1087">
                  <c:v>5.9776857772708664E-2</c:v>
                </c:pt>
                <c:pt idx="1088">
                  <c:v>2.4095166251381972E-2</c:v>
                </c:pt>
                <c:pt idx="1089">
                  <c:v>3.1843774156226579E-2</c:v>
                </c:pt>
                <c:pt idx="1090">
                  <c:v>5.816872348946589E-2</c:v>
                </c:pt>
                <c:pt idx="1091">
                  <c:v>5.6133359718895381E-2</c:v>
                </c:pt>
                <c:pt idx="1092">
                  <c:v>4.4080247634874281E-2</c:v>
                </c:pt>
                <c:pt idx="1093">
                  <c:v>7.9235122241295891E-2</c:v>
                </c:pt>
                <c:pt idx="1094">
                  <c:v>8.3849118312199156E-2</c:v>
                </c:pt>
                <c:pt idx="1095">
                  <c:v>3.8095676021648872E-2</c:v>
                </c:pt>
                <c:pt idx="1096">
                  <c:v>7.1195239686694223E-2</c:v>
                </c:pt>
                <c:pt idx="1097">
                  <c:v>8.4725653010946311E-2</c:v>
                </c:pt>
                <c:pt idx="1098">
                  <c:v>6.2318486875647117E-2</c:v>
                </c:pt>
                <c:pt idx="1099">
                  <c:v>5.8119923443081756E-2</c:v>
                </c:pt>
                <c:pt idx="1100">
                  <c:v>7.2710669811923506E-2</c:v>
                </c:pt>
                <c:pt idx="1101">
                  <c:v>5.2684301684407242E-2</c:v>
                </c:pt>
                <c:pt idx="1102">
                  <c:v>2.1892804334555149E-2</c:v>
                </c:pt>
                <c:pt idx="1103">
                  <c:v>4.3218781504627601E-2</c:v>
                </c:pt>
                <c:pt idx="1104">
                  <c:v>5.8788949362267279E-2</c:v>
                </c:pt>
                <c:pt idx="1105">
                  <c:v>4.5066481602399899E-2</c:v>
                </c:pt>
                <c:pt idx="1106">
                  <c:v>4.2058038766085493E-2</c:v>
                </c:pt>
                <c:pt idx="1107">
                  <c:v>5.2539584560558572E-2</c:v>
                </c:pt>
                <c:pt idx="1108">
                  <c:v>6.14983580648652E-2</c:v>
                </c:pt>
                <c:pt idx="1109">
                  <c:v>6.8687511363597076E-2</c:v>
                </c:pt>
                <c:pt idx="1110">
                  <c:v>2.3534589290961083E-2</c:v>
                </c:pt>
                <c:pt idx="1111">
                  <c:v>4.3864178406747278E-2</c:v>
                </c:pt>
                <c:pt idx="1112">
                  <c:v>6.5875313093742116E-2</c:v>
                </c:pt>
                <c:pt idx="1113">
                  <c:v>9.131706831749406E-2</c:v>
                </c:pt>
                <c:pt idx="1114">
                  <c:v>4.5137721957252241E-2</c:v>
                </c:pt>
                <c:pt idx="1115">
                  <c:v>1.7805795356166609E-2</c:v>
                </c:pt>
                <c:pt idx="1116">
                  <c:v>5.5972045299811701E-2</c:v>
                </c:pt>
                <c:pt idx="1117">
                  <c:v>5.7441538054904734E-2</c:v>
                </c:pt>
                <c:pt idx="1118">
                  <c:v>5.869766502117621E-2</c:v>
                </c:pt>
                <c:pt idx="1119">
                  <c:v>5.5984233415372342E-2</c:v>
                </c:pt>
                <c:pt idx="1120">
                  <c:v>7.5484433891647357E-2</c:v>
                </c:pt>
                <c:pt idx="1121">
                  <c:v>8.1335853518612333E-2</c:v>
                </c:pt>
                <c:pt idx="1122">
                  <c:v>2.5699391976477637E-2</c:v>
                </c:pt>
                <c:pt idx="1123">
                  <c:v>4.8583682466418809E-2</c:v>
                </c:pt>
                <c:pt idx="1124">
                  <c:v>5.460349741438919E-2</c:v>
                </c:pt>
                <c:pt idx="1125">
                  <c:v>2.1609313793089502E-2</c:v>
                </c:pt>
                <c:pt idx="1126">
                  <c:v>7.2738563908108178E-2</c:v>
                </c:pt>
                <c:pt idx="1127">
                  <c:v>4.6621385257746839E-2</c:v>
                </c:pt>
                <c:pt idx="1128">
                  <c:v>4.0101715081918954E-2</c:v>
                </c:pt>
                <c:pt idx="1129">
                  <c:v>3.3316691810443944E-2</c:v>
                </c:pt>
                <c:pt idx="1130">
                  <c:v>6.3754050416024749E-2</c:v>
                </c:pt>
                <c:pt idx="1131">
                  <c:v>4.2969839696522627E-2</c:v>
                </c:pt>
                <c:pt idx="1132">
                  <c:v>7.2499645146770403E-2</c:v>
                </c:pt>
                <c:pt idx="1133">
                  <c:v>7.3452156665184648E-2</c:v>
                </c:pt>
                <c:pt idx="1134">
                  <c:v>2.4565127675663989E-2</c:v>
                </c:pt>
                <c:pt idx="1135">
                  <c:v>8.0771818417007202E-2</c:v>
                </c:pt>
                <c:pt idx="1136">
                  <c:v>2.6884124906574158E-2</c:v>
                </c:pt>
                <c:pt idx="1137">
                  <c:v>7.7106718718268408E-2</c:v>
                </c:pt>
                <c:pt idx="1138">
                  <c:v>6.7730825515697063E-2</c:v>
                </c:pt>
                <c:pt idx="1139">
                  <c:v>3.4144343029106905E-2</c:v>
                </c:pt>
                <c:pt idx="1140">
                  <c:v>6.8369477042347138E-2</c:v>
                </c:pt>
                <c:pt idx="1141">
                  <c:v>6.3574931979109073E-2</c:v>
                </c:pt>
                <c:pt idx="1142">
                  <c:v>7.3243561178044619E-2</c:v>
                </c:pt>
                <c:pt idx="1143">
                  <c:v>5.862742575239846E-2</c:v>
                </c:pt>
                <c:pt idx="1144">
                  <c:v>2.1979744341804386E-2</c:v>
                </c:pt>
                <c:pt idx="1145">
                  <c:v>3.1008564337027922E-2</c:v>
                </c:pt>
                <c:pt idx="1146">
                  <c:v>5.2947687744881455E-2</c:v>
                </c:pt>
                <c:pt idx="1147">
                  <c:v>4.8516046605108887E-2</c:v>
                </c:pt>
                <c:pt idx="1148">
                  <c:v>7.7482812864854894E-2</c:v>
                </c:pt>
                <c:pt idx="1149">
                  <c:v>6.5840014300183686E-2</c:v>
                </c:pt>
                <c:pt idx="1150">
                  <c:v>3.656301292644476E-2</c:v>
                </c:pt>
                <c:pt idx="1151">
                  <c:v>2.3162550139138982E-2</c:v>
                </c:pt>
                <c:pt idx="1152">
                  <c:v>2.8104541043980191E-2</c:v>
                </c:pt>
                <c:pt idx="1153">
                  <c:v>4.2429231191428385E-2</c:v>
                </c:pt>
                <c:pt idx="1154">
                  <c:v>6.1087397991999054E-2</c:v>
                </c:pt>
                <c:pt idx="1155">
                  <c:v>3.9074549863756108E-2</c:v>
                </c:pt>
                <c:pt idx="1156">
                  <c:v>7.0839617636334618E-2</c:v>
                </c:pt>
                <c:pt idx="1157">
                  <c:v>2.1398388284280367E-2</c:v>
                </c:pt>
                <c:pt idx="1158">
                  <c:v>2.2006476930539476E-2</c:v>
                </c:pt>
                <c:pt idx="1159">
                  <c:v>2.5948784325761282E-2</c:v>
                </c:pt>
                <c:pt idx="1160">
                  <c:v>3.8188410132266315E-2</c:v>
                </c:pt>
                <c:pt idx="1161">
                  <c:v>4.548868221900787E-2</c:v>
                </c:pt>
                <c:pt idx="1162">
                  <c:v>6.8236917778448952E-2</c:v>
                </c:pt>
                <c:pt idx="1163">
                  <c:v>7.7707834683254123E-2</c:v>
                </c:pt>
                <c:pt idx="1164">
                  <c:v>5.4588832748126259E-2</c:v>
                </c:pt>
                <c:pt idx="1165">
                  <c:v>5.1925041828647073E-2</c:v>
                </c:pt>
                <c:pt idx="1166">
                  <c:v>6.4890511243674842E-2</c:v>
                </c:pt>
                <c:pt idx="1167">
                  <c:v>8.1760255325012327E-2</c:v>
                </c:pt>
                <c:pt idx="1168">
                  <c:v>4.1429890791356283E-2</c:v>
                </c:pt>
                <c:pt idx="1169">
                  <c:v>9.9405592721378694E-2</c:v>
                </c:pt>
                <c:pt idx="1170">
                  <c:v>3.8993659880251608E-2</c:v>
                </c:pt>
                <c:pt idx="1171">
                  <c:v>4.0268437313716432E-2</c:v>
                </c:pt>
                <c:pt idx="1172">
                  <c:v>5.2616120637224401E-2</c:v>
                </c:pt>
                <c:pt idx="1173">
                  <c:v>5.0201674221020454E-2</c:v>
                </c:pt>
                <c:pt idx="1174">
                  <c:v>2.1527640281978622E-2</c:v>
                </c:pt>
                <c:pt idx="1175">
                  <c:v>1.306578543939102E-2</c:v>
                </c:pt>
                <c:pt idx="1176">
                  <c:v>-4.2038149298522787E-3</c:v>
                </c:pt>
                <c:pt idx="1177">
                  <c:v>1.2495657114634573E-2</c:v>
                </c:pt>
                <c:pt idx="1178">
                  <c:v>1.5451275114484964E-2</c:v>
                </c:pt>
                <c:pt idx="1179">
                  <c:v>4.0380435707817852E-2</c:v>
                </c:pt>
                <c:pt idx="1180">
                  <c:v>6.8466890095156385E-2</c:v>
                </c:pt>
                <c:pt idx="1181">
                  <c:v>5.4413955422673077E-2</c:v>
                </c:pt>
                <c:pt idx="1182">
                  <c:v>5.3187902374493529E-2</c:v>
                </c:pt>
                <c:pt idx="1183">
                  <c:v>2.6268495099689482E-2</c:v>
                </c:pt>
                <c:pt idx="1184">
                  <c:v>5.4874578715454841E-2</c:v>
                </c:pt>
                <c:pt idx="1185">
                  <c:v>4.4904769349567941E-2</c:v>
                </c:pt>
                <c:pt idx="1186">
                  <c:v>3.8539890104554886E-2</c:v>
                </c:pt>
                <c:pt idx="1187">
                  <c:v>6.9322406055120439E-2</c:v>
                </c:pt>
                <c:pt idx="1188">
                  <c:v>4.4712792280543007E-2</c:v>
                </c:pt>
                <c:pt idx="1189">
                  <c:v>7.6832743873973791E-2</c:v>
                </c:pt>
                <c:pt idx="1190">
                  <c:v>1.7383265551854488E-2</c:v>
                </c:pt>
                <c:pt idx="1191">
                  <c:v>6.0692123569350054E-2</c:v>
                </c:pt>
                <c:pt idx="1192">
                  <c:v>6.2595141478731464E-2</c:v>
                </c:pt>
                <c:pt idx="1193">
                  <c:v>6.2946108457930056E-2</c:v>
                </c:pt>
                <c:pt idx="1194">
                  <c:v>5.0347387020663326E-2</c:v>
                </c:pt>
                <c:pt idx="1195">
                  <c:v>8.8145955049743208E-3</c:v>
                </c:pt>
                <c:pt idx="1196">
                  <c:v>5.5250507880235528E-2</c:v>
                </c:pt>
                <c:pt idx="1197">
                  <c:v>0.10351158418583403</c:v>
                </c:pt>
                <c:pt idx="1198">
                  <c:v>6.1544632702468377E-2</c:v>
                </c:pt>
                <c:pt idx="1199">
                  <c:v>5.3813306388431265E-2</c:v>
                </c:pt>
                <c:pt idx="1200">
                  <c:v>3.5116929688022769E-2</c:v>
                </c:pt>
                <c:pt idx="1201">
                  <c:v>7.1675335287397529E-2</c:v>
                </c:pt>
                <c:pt idx="1202">
                  <c:v>7.5310784773481243E-2</c:v>
                </c:pt>
                <c:pt idx="1203">
                  <c:v>5.0959479012470499E-2</c:v>
                </c:pt>
                <c:pt idx="1204">
                  <c:v>7.1243326560489706E-2</c:v>
                </c:pt>
                <c:pt idx="1205">
                  <c:v>4.7916084331614484E-2</c:v>
                </c:pt>
                <c:pt idx="1206">
                  <c:v>5.0815433469013682E-2</c:v>
                </c:pt>
                <c:pt idx="1207">
                  <c:v>7.5838256344428256E-2</c:v>
                </c:pt>
                <c:pt idx="1208">
                  <c:v>3.8821870400926717E-2</c:v>
                </c:pt>
                <c:pt idx="1209">
                  <c:v>4.9614309671049739E-2</c:v>
                </c:pt>
                <c:pt idx="1210">
                  <c:v>8.4767365341025525E-2</c:v>
                </c:pt>
                <c:pt idx="1211">
                  <c:v>2.7245237560770852E-2</c:v>
                </c:pt>
                <c:pt idx="1212">
                  <c:v>6.079007194030428E-2</c:v>
                </c:pt>
                <c:pt idx="1213">
                  <c:v>7.5814539025133132E-2</c:v>
                </c:pt>
                <c:pt idx="1214">
                  <c:v>4.8641064017780011E-2</c:v>
                </c:pt>
                <c:pt idx="1215">
                  <c:v>4.9211742351317062E-2</c:v>
                </c:pt>
                <c:pt idx="1216">
                  <c:v>4.176959763097321E-2</c:v>
                </c:pt>
                <c:pt idx="1217">
                  <c:v>9.7878271597174771E-2</c:v>
                </c:pt>
                <c:pt idx="1218">
                  <c:v>6.85785585395631E-2</c:v>
                </c:pt>
                <c:pt idx="1219">
                  <c:v>1.4159862548462854E-2</c:v>
                </c:pt>
                <c:pt idx="1220">
                  <c:v>3.5053486051410787E-2</c:v>
                </c:pt>
                <c:pt idx="1221">
                  <c:v>3.0007604117454068E-2</c:v>
                </c:pt>
                <c:pt idx="1222">
                  <c:v>2.439487734211826E-2</c:v>
                </c:pt>
                <c:pt idx="1223">
                  <c:v>-1.302184553782415E-2</c:v>
                </c:pt>
                <c:pt idx="1224">
                  <c:v>4.5378748406699254E-2</c:v>
                </c:pt>
                <c:pt idx="1225">
                  <c:v>5.2226229780981293E-2</c:v>
                </c:pt>
                <c:pt idx="1226">
                  <c:v>6.4112919412400105E-2</c:v>
                </c:pt>
                <c:pt idx="1227">
                  <c:v>4.9279266927381132E-2</c:v>
                </c:pt>
                <c:pt idx="1228">
                  <c:v>8.1613787984070846E-2</c:v>
                </c:pt>
                <c:pt idx="1229">
                  <c:v>5.533377794478439E-2</c:v>
                </c:pt>
                <c:pt idx="1230">
                  <c:v>2.1136735397425555E-2</c:v>
                </c:pt>
                <c:pt idx="1231">
                  <c:v>5.0085523514079744E-2</c:v>
                </c:pt>
                <c:pt idx="1232">
                  <c:v>6.5070906096822201E-2</c:v>
                </c:pt>
                <c:pt idx="1233">
                  <c:v>7.1001886606353148E-2</c:v>
                </c:pt>
                <c:pt idx="1234">
                  <c:v>9.5353686592544229E-2</c:v>
                </c:pt>
                <c:pt idx="1235">
                  <c:v>8.7828746880274366E-2</c:v>
                </c:pt>
                <c:pt idx="1236">
                  <c:v>3.0638617290885517E-2</c:v>
                </c:pt>
                <c:pt idx="1237">
                  <c:v>5.0519782247674366E-2</c:v>
                </c:pt>
                <c:pt idx="1238">
                  <c:v>6.1414289427683455E-2</c:v>
                </c:pt>
                <c:pt idx="1239">
                  <c:v>4.034655117155922E-2</c:v>
                </c:pt>
                <c:pt idx="1240">
                  <c:v>3.0854527408233301E-2</c:v>
                </c:pt>
                <c:pt idx="1241">
                  <c:v>6.5791594015149613E-2</c:v>
                </c:pt>
                <c:pt idx="1242">
                  <c:v>7.9195923368291704E-2</c:v>
                </c:pt>
                <c:pt idx="1243">
                  <c:v>4.148098856146587E-2</c:v>
                </c:pt>
                <c:pt idx="1244">
                  <c:v>4.0695730508155531E-2</c:v>
                </c:pt>
                <c:pt idx="1245">
                  <c:v>3.7523749801259193E-2</c:v>
                </c:pt>
                <c:pt idx="1246">
                  <c:v>3.765403994244973E-2</c:v>
                </c:pt>
                <c:pt idx="1247">
                  <c:v>4.7862706737289817E-2</c:v>
                </c:pt>
                <c:pt idx="1248">
                  <c:v>4.2851675515724774E-2</c:v>
                </c:pt>
                <c:pt idx="1249">
                  <c:v>3.3319026951359437E-2</c:v>
                </c:pt>
                <c:pt idx="1250">
                  <c:v>4.0755647924967026E-2</c:v>
                </c:pt>
                <c:pt idx="1251">
                  <c:v>5.3438209995469554E-2</c:v>
                </c:pt>
                <c:pt idx="1252">
                  <c:v>-1.9129411640499971E-3</c:v>
                </c:pt>
                <c:pt idx="1253">
                  <c:v>3.6775212409551367E-2</c:v>
                </c:pt>
                <c:pt idx="1254">
                  <c:v>3.016792486462927E-2</c:v>
                </c:pt>
                <c:pt idx="1255">
                  <c:v>6.9492639369313408E-2</c:v>
                </c:pt>
                <c:pt idx="1256">
                  <c:v>4.2306708781247815E-2</c:v>
                </c:pt>
                <c:pt idx="1257">
                  <c:v>6.0939868144102571E-2</c:v>
                </c:pt>
                <c:pt idx="1258">
                  <c:v>6.0803134284125648E-2</c:v>
                </c:pt>
                <c:pt idx="1259">
                  <c:v>4.7395859765332171E-2</c:v>
                </c:pt>
                <c:pt idx="1260">
                  <c:v>4.4691352808255425E-2</c:v>
                </c:pt>
                <c:pt idx="1261">
                  <c:v>8.5454518256948275E-3</c:v>
                </c:pt>
                <c:pt idx="1262">
                  <c:v>2.5858543866567885E-2</c:v>
                </c:pt>
                <c:pt idx="1263">
                  <c:v>3.2057612287167248E-2</c:v>
                </c:pt>
                <c:pt idx="1264">
                  <c:v>6.1929915702726435E-2</c:v>
                </c:pt>
                <c:pt idx="1265">
                  <c:v>9.7137079352789202E-2</c:v>
                </c:pt>
                <c:pt idx="1266">
                  <c:v>8.9230440118265753E-2</c:v>
                </c:pt>
                <c:pt idx="1267">
                  <c:v>7.6307849981872761E-2</c:v>
                </c:pt>
                <c:pt idx="1268">
                  <c:v>6.9314819319839766E-2</c:v>
                </c:pt>
                <c:pt idx="1269">
                  <c:v>1.9352866951525272E-2</c:v>
                </c:pt>
                <c:pt idx="1270">
                  <c:v>3.1351431186519008E-2</c:v>
                </c:pt>
                <c:pt idx="1271">
                  <c:v>1.8648780055961156E-2</c:v>
                </c:pt>
                <c:pt idx="1272">
                  <c:v>7.172001097406408E-2</c:v>
                </c:pt>
                <c:pt idx="1273">
                  <c:v>9.7703124230687888E-2</c:v>
                </c:pt>
                <c:pt idx="1274">
                  <c:v>6.5914635112998332E-2</c:v>
                </c:pt>
                <c:pt idx="1275">
                  <c:v>5.0042961249758877E-2</c:v>
                </c:pt>
                <c:pt idx="1276">
                  <c:v>2.8111904476116167E-2</c:v>
                </c:pt>
                <c:pt idx="1277">
                  <c:v>8.400047918640019E-3</c:v>
                </c:pt>
                <c:pt idx="1278">
                  <c:v>7.6316774619103578E-2</c:v>
                </c:pt>
                <c:pt idx="1279">
                  <c:v>5.6477227636810817E-2</c:v>
                </c:pt>
                <c:pt idx="1280">
                  <c:v>1.715723923193091E-2</c:v>
                </c:pt>
                <c:pt idx="1281">
                  <c:v>3.7721094337312355E-2</c:v>
                </c:pt>
                <c:pt idx="1282">
                  <c:v>-1.1280664616981628E-3</c:v>
                </c:pt>
                <c:pt idx="1283">
                  <c:v>5.9382278525211191E-2</c:v>
                </c:pt>
                <c:pt idx="1284">
                  <c:v>5.7933289674162558E-2</c:v>
                </c:pt>
                <c:pt idx="1285">
                  <c:v>6.5196556314007892E-2</c:v>
                </c:pt>
                <c:pt idx="1286">
                  <c:v>5.513229533970454E-2</c:v>
                </c:pt>
                <c:pt idx="1287">
                  <c:v>1.2924584650439885E-2</c:v>
                </c:pt>
                <c:pt idx="1288">
                  <c:v>5.7469790672930343E-2</c:v>
                </c:pt>
                <c:pt idx="1289">
                  <c:v>2.9974739160350455E-2</c:v>
                </c:pt>
                <c:pt idx="1290">
                  <c:v>6.2250336420428709E-2</c:v>
                </c:pt>
                <c:pt idx="1291">
                  <c:v>2.7148156152333236E-2</c:v>
                </c:pt>
                <c:pt idx="1292">
                  <c:v>6.1324920179617715E-2</c:v>
                </c:pt>
                <c:pt idx="1293">
                  <c:v>6.9390436891582641E-2</c:v>
                </c:pt>
                <c:pt idx="1294">
                  <c:v>3.6598410387954194E-2</c:v>
                </c:pt>
                <c:pt idx="1295">
                  <c:v>5.8686637714260942E-2</c:v>
                </c:pt>
                <c:pt idx="1296">
                  <c:v>6.6056443544265542E-2</c:v>
                </c:pt>
                <c:pt idx="1297">
                  <c:v>6.8884098540291261E-2</c:v>
                </c:pt>
                <c:pt idx="1298">
                  <c:v>6.5604152053657661E-2</c:v>
                </c:pt>
                <c:pt idx="1299">
                  <c:v>6.0962645852080277E-2</c:v>
                </c:pt>
                <c:pt idx="1300">
                  <c:v>4.8021714731978665E-2</c:v>
                </c:pt>
                <c:pt idx="1301">
                  <c:v>4.1843047726759564E-2</c:v>
                </c:pt>
                <c:pt idx="1302">
                  <c:v>3.1260002955913302E-2</c:v>
                </c:pt>
                <c:pt idx="1303">
                  <c:v>2.8238020290504595E-2</c:v>
                </c:pt>
                <c:pt idx="1304">
                  <c:v>4.072780388880104E-2</c:v>
                </c:pt>
                <c:pt idx="1305">
                  <c:v>6.0068336301790454E-2</c:v>
                </c:pt>
                <c:pt idx="1306">
                  <c:v>7.1206934342986639E-2</c:v>
                </c:pt>
                <c:pt idx="1307">
                  <c:v>5.4250242754324857E-2</c:v>
                </c:pt>
                <c:pt idx="1308">
                  <c:v>5.617146004351703E-2</c:v>
                </c:pt>
                <c:pt idx="1309">
                  <c:v>2.5207264658115625E-2</c:v>
                </c:pt>
                <c:pt idx="1310">
                  <c:v>4.5270772706224427E-2</c:v>
                </c:pt>
                <c:pt idx="1311">
                  <c:v>4.1051785957319925E-2</c:v>
                </c:pt>
                <c:pt idx="1312">
                  <c:v>4.5178238198656767E-2</c:v>
                </c:pt>
                <c:pt idx="1313">
                  <c:v>3.8809253490506901E-2</c:v>
                </c:pt>
                <c:pt idx="1314">
                  <c:v>5.5718727082591901E-2</c:v>
                </c:pt>
                <c:pt idx="1315">
                  <c:v>6.734282273791295E-2</c:v>
                </c:pt>
                <c:pt idx="1316">
                  <c:v>7.1233596973860697E-2</c:v>
                </c:pt>
                <c:pt idx="1317">
                  <c:v>5.5805531659498253E-2</c:v>
                </c:pt>
                <c:pt idx="1318">
                  <c:v>5.7760300735719194E-2</c:v>
                </c:pt>
                <c:pt idx="1319">
                  <c:v>5.2698789809143387E-2</c:v>
                </c:pt>
                <c:pt idx="1320">
                  <c:v>5.5542674965925742E-2</c:v>
                </c:pt>
                <c:pt idx="1321">
                  <c:v>6.8605893991918243E-2</c:v>
                </c:pt>
                <c:pt idx="1322">
                  <c:v>4.5445444951951158E-2</c:v>
                </c:pt>
                <c:pt idx="1323">
                  <c:v>8.0408447862082316E-2</c:v>
                </c:pt>
                <c:pt idx="1324">
                  <c:v>3.788305034641698E-2</c:v>
                </c:pt>
                <c:pt idx="1325">
                  <c:v>3.9059133471376573E-2</c:v>
                </c:pt>
                <c:pt idx="1326">
                  <c:v>6.7791950302935805E-2</c:v>
                </c:pt>
                <c:pt idx="1327">
                  <c:v>2.4431175203948524E-2</c:v>
                </c:pt>
                <c:pt idx="1328">
                  <c:v>1.3436640008403111E-2</c:v>
                </c:pt>
                <c:pt idx="1329">
                  <c:v>3.903549311142504E-2</c:v>
                </c:pt>
                <c:pt idx="1330">
                  <c:v>4.8380149157223745E-2</c:v>
                </c:pt>
                <c:pt idx="1331">
                  <c:v>1.8401751260599286E-2</c:v>
                </c:pt>
                <c:pt idx="1332">
                  <c:v>3.9442626912528811E-2</c:v>
                </c:pt>
                <c:pt idx="1333">
                  <c:v>3.5528453791252135E-2</c:v>
                </c:pt>
                <c:pt idx="1334">
                  <c:v>6.1734921714059449E-2</c:v>
                </c:pt>
                <c:pt idx="1335">
                  <c:v>2.631242052888777E-2</c:v>
                </c:pt>
                <c:pt idx="1336">
                  <c:v>8.9343475115171628E-2</c:v>
                </c:pt>
                <c:pt idx="1337">
                  <c:v>6.0177642058856173E-2</c:v>
                </c:pt>
                <c:pt idx="1338">
                  <c:v>6.4695044904160975E-2</c:v>
                </c:pt>
                <c:pt idx="1339">
                  <c:v>4.3513852721961233E-2</c:v>
                </c:pt>
                <c:pt idx="1340">
                  <c:v>2.7483682582530283E-2</c:v>
                </c:pt>
                <c:pt idx="1341">
                  <c:v>2.8085594278770609E-2</c:v>
                </c:pt>
                <c:pt idx="1342">
                  <c:v>3.9123359866514856E-2</c:v>
                </c:pt>
                <c:pt idx="1343">
                  <c:v>4.0048500926017194E-2</c:v>
                </c:pt>
                <c:pt idx="1344">
                  <c:v>3.7830949460568586E-2</c:v>
                </c:pt>
                <c:pt idx="1345">
                  <c:v>8.7404406032168758E-2</c:v>
                </c:pt>
                <c:pt idx="1346">
                  <c:v>3.8249393476501969E-2</c:v>
                </c:pt>
                <c:pt idx="1347">
                  <c:v>5.4274174663365621E-2</c:v>
                </c:pt>
                <c:pt idx="1348">
                  <c:v>5.5247782215421815E-3</c:v>
                </c:pt>
                <c:pt idx="1349">
                  <c:v>4.6904358501012461E-2</c:v>
                </c:pt>
                <c:pt idx="1350">
                  <c:v>3.3027428533249137E-2</c:v>
                </c:pt>
                <c:pt idx="1351">
                  <c:v>3.9037043163625884E-2</c:v>
                </c:pt>
                <c:pt idx="1352">
                  <c:v>6.9070955670535866E-2</c:v>
                </c:pt>
                <c:pt idx="1353">
                  <c:v>5.7211975018076872E-2</c:v>
                </c:pt>
                <c:pt idx="1354">
                  <c:v>5.2022747364435407E-2</c:v>
                </c:pt>
                <c:pt idx="1355">
                  <c:v>4.1958421086162045E-2</c:v>
                </c:pt>
                <c:pt idx="1356">
                  <c:v>5.2612016378339621E-2</c:v>
                </c:pt>
                <c:pt idx="1357">
                  <c:v>6.6411102793780347E-2</c:v>
                </c:pt>
                <c:pt idx="1358">
                  <c:v>1.8938427730105178E-2</c:v>
                </c:pt>
                <c:pt idx="1359">
                  <c:v>3.6809055196327711E-2</c:v>
                </c:pt>
                <c:pt idx="1360">
                  <c:v>5.8548143148186516E-2</c:v>
                </c:pt>
                <c:pt idx="1361">
                  <c:v>5.9678120295140996E-2</c:v>
                </c:pt>
                <c:pt idx="1362">
                  <c:v>5.5288410703796836E-2</c:v>
                </c:pt>
                <c:pt idx="1363">
                  <c:v>1.6025045185456499E-2</c:v>
                </c:pt>
                <c:pt idx="1364">
                  <c:v>3.9403563906922456E-2</c:v>
                </c:pt>
                <c:pt idx="1365">
                  <c:v>5.5245573148478527E-2</c:v>
                </c:pt>
                <c:pt idx="1366">
                  <c:v>3.7845630322530577E-2</c:v>
                </c:pt>
                <c:pt idx="1367">
                  <c:v>3.6310629330265909E-2</c:v>
                </c:pt>
                <c:pt idx="1368">
                  <c:v>3.9900109552805152E-2</c:v>
                </c:pt>
                <c:pt idx="1369">
                  <c:v>6.3319496742534009E-2</c:v>
                </c:pt>
                <c:pt idx="1370">
                  <c:v>6.3445781585792727E-2</c:v>
                </c:pt>
                <c:pt idx="1371">
                  <c:v>6.8617530838202212E-2</c:v>
                </c:pt>
                <c:pt idx="1372">
                  <c:v>5.0399065924737474E-2</c:v>
                </c:pt>
                <c:pt idx="1373">
                  <c:v>4.6283171035827547E-2</c:v>
                </c:pt>
                <c:pt idx="1374">
                  <c:v>1.4766927728846024E-2</c:v>
                </c:pt>
                <c:pt idx="1375">
                  <c:v>9.4187353294951814E-2</c:v>
                </c:pt>
                <c:pt idx="1376">
                  <c:v>8.0991973198572598E-2</c:v>
                </c:pt>
                <c:pt idx="1377">
                  <c:v>6.5302177276885254E-2</c:v>
                </c:pt>
                <c:pt idx="1378">
                  <c:v>2.8180321181008994E-2</c:v>
                </c:pt>
                <c:pt idx="1379">
                  <c:v>3.3981399870891771E-2</c:v>
                </c:pt>
                <c:pt idx="1380">
                  <c:v>6.09597063468795E-2</c:v>
                </c:pt>
                <c:pt idx="1381">
                  <c:v>3.6560085568551726E-2</c:v>
                </c:pt>
                <c:pt idx="1382">
                  <c:v>1.0932215744716312E-2</c:v>
                </c:pt>
                <c:pt idx="1383">
                  <c:v>1.6581726990689494E-2</c:v>
                </c:pt>
                <c:pt idx="1384">
                  <c:v>4.9097344610109117E-2</c:v>
                </c:pt>
                <c:pt idx="1385">
                  <c:v>4.2925376664309928E-2</c:v>
                </c:pt>
                <c:pt idx="1386">
                  <c:v>4.0006380077368786E-2</c:v>
                </c:pt>
                <c:pt idx="1387">
                  <c:v>6.8200784857079033E-2</c:v>
                </c:pt>
                <c:pt idx="1388">
                  <c:v>3.797636255422665E-2</c:v>
                </c:pt>
                <c:pt idx="1389">
                  <c:v>3.2210990361222602E-2</c:v>
                </c:pt>
                <c:pt idx="1390">
                  <c:v>0.1057172274583805</c:v>
                </c:pt>
                <c:pt idx="1391">
                  <c:v>5.2275702924806156E-2</c:v>
                </c:pt>
                <c:pt idx="1392">
                  <c:v>7.4059675113009454E-2</c:v>
                </c:pt>
                <c:pt idx="1393">
                  <c:v>4.9870170865049579E-2</c:v>
                </c:pt>
                <c:pt idx="1394">
                  <c:v>3.1156801207717133E-2</c:v>
                </c:pt>
                <c:pt idx="1395">
                  <c:v>7.0820675364898944E-2</c:v>
                </c:pt>
                <c:pt idx="1396">
                  <c:v>8.7240171057244326E-2</c:v>
                </c:pt>
                <c:pt idx="1397">
                  <c:v>7.4159129840447396E-2</c:v>
                </c:pt>
                <c:pt idx="1398">
                  <c:v>7.7545445989749689E-2</c:v>
                </c:pt>
                <c:pt idx="1399">
                  <c:v>6.9707323231621571E-2</c:v>
                </c:pt>
                <c:pt idx="1400">
                  <c:v>4.4149955990614775E-2</c:v>
                </c:pt>
                <c:pt idx="1401">
                  <c:v>2.2068189279110251E-2</c:v>
                </c:pt>
                <c:pt idx="1402">
                  <c:v>2.2422840857402648E-2</c:v>
                </c:pt>
                <c:pt idx="1403">
                  <c:v>4.1489633717095686E-2</c:v>
                </c:pt>
                <c:pt idx="1404">
                  <c:v>3.8831746416862878E-2</c:v>
                </c:pt>
                <c:pt idx="1405">
                  <c:v>3.1660955036905525E-2</c:v>
                </c:pt>
                <c:pt idx="1406">
                  <c:v>7.3850992722390374E-2</c:v>
                </c:pt>
                <c:pt idx="1407">
                  <c:v>3.0880560302006921E-2</c:v>
                </c:pt>
                <c:pt idx="1408">
                  <c:v>7.5566097945247712E-2</c:v>
                </c:pt>
                <c:pt idx="1409">
                  <c:v>5.2132341136545968E-3</c:v>
                </c:pt>
                <c:pt idx="1410">
                  <c:v>4.5748767229510934E-2</c:v>
                </c:pt>
                <c:pt idx="1411">
                  <c:v>3.5552309999979548E-2</c:v>
                </c:pt>
                <c:pt idx="1412">
                  <c:v>2.4336738113364897E-2</c:v>
                </c:pt>
                <c:pt idx="1413">
                  <c:v>7.0725176794355193E-2</c:v>
                </c:pt>
                <c:pt idx="1414">
                  <c:v>4.2159031188718776E-2</c:v>
                </c:pt>
                <c:pt idx="1415">
                  <c:v>2.4494001481890681E-2</c:v>
                </c:pt>
                <c:pt idx="1416">
                  <c:v>7.6263711849350796E-2</c:v>
                </c:pt>
                <c:pt idx="1417">
                  <c:v>5.787404776581978E-2</c:v>
                </c:pt>
                <c:pt idx="1418">
                  <c:v>9.3429790632122978E-2</c:v>
                </c:pt>
                <c:pt idx="1419">
                  <c:v>5.2011052495721799E-2</c:v>
                </c:pt>
                <c:pt idx="1420">
                  <c:v>8.0921032187479536E-2</c:v>
                </c:pt>
                <c:pt idx="1421">
                  <c:v>4.6224020253435305E-2</c:v>
                </c:pt>
                <c:pt idx="1422">
                  <c:v>4.6434470116897497E-2</c:v>
                </c:pt>
                <c:pt idx="1423">
                  <c:v>5.2909671857214291E-2</c:v>
                </c:pt>
                <c:pt idx="1424">
                  <c:v>1.9360727304464864E-2</c:v>
                </c:pt>
                <c:pt idx="1425">
                  <c:v>3.4769776523559892E-2</c:v>
                </c:pt>
                <c:pt idx="1426">
                  <c:v>4.2420718990471451E-2</c:v>
                </c:pt>
                <c:pt idx="1427">
                  <c:v>6.9357915617789506E-2</c:v>
                </c:pt>
                <c:pt idx="1428">
                  <c:v>5.5166664385362024E-2</c:v>
                </c:pt>
                <c:pt idx="1429">
                  <c:v>-4.1655814961531479E-3</c:v>
                </c:pt>
                <c:pt idx="1430">
                  <c:v>7.5726610082810036E-2</c:v>
                </c:pt>
                <c:pt idx="1431">
                  <c:v>6.3960299706700696E-2</c:v>
                </c:pt>
                <c:pt idx="1432">
                  <c:v>6.6176495542931257E-2</c:v>
                </c:pt>
                <c:pt idx="1433">
                  <c:v>5.2462872120673576E-2</c:v>
                </c:pt>
                <c:pt idx="1434">
                  <c:v>8.2708470702673065E-2</c:v>
                </c:pt>
                <c:pt idx="1435">
                  <c:v>5.8462015908374798E-2</c:v>
                </c:pt>
                <c:pt idx="1436">
                  <c:v>5.9895431089636464E-2</c:v>
                </c:pt>
                <c:pt idx="1437">
                  <c:v>7.2012835599834124E-2</c:v>
                </c:pt>
                <c:pt idx="1438">
                  <c:v>7.6875004117885781E-2</c:v>
                </c:pt>
                <c:pt idx="1439">
                  <c:v>3.6749416171283356E-2</c:v>
                </c:pt>
                <c:pt idx="1440">
                  <c:v>5.3840124116887322E-3</c:v>
                </c:pt>
                <c:pt idx="1441">
                  <c:v>6.6230849234158229E-2</c:v>
                </c:pt>
                <c:pt idx="1442">
                  <c:v>3.9679345676024602E-2</c:v>
                </c:pt>
                <c:pt idx="1443">
                  <c:v>4.2823261430478876E-2</c:v>
                </c:pt>
                <c:pt idx="1444">
                  <c:v>7.4385674209482694E-2</c:v>
                </c:pt>
                <c:pt idx="1445">
                  <c:v>4.7956842696820545E-2</c:v>
                </c:pt>
                <c:pt idx="1446">
                  <c:v>4.2124151023361867E-2</c:v>
                </c:pt>
                <c:pt idx="1447">
                  <c:v>5.9622133754186624E-2</c:v>
                </c:pt>
                <c:pt idx="1448">
                  <c:v>2.8840143618297898E-2</c:v>
                </c:pt>
                <c:pt idx="1449">
                  <c:v>8.1457205773538904E-2</c:v>
                </c:pt>
                <c:pt idx="1450">
                  <c:v>2.5971199641308063E-2</c:v>
                </c:pt>
                <c:pt idx="1451">
                  <c:v>3.8303153619885844E-2</c:v>
                </c:pt>
                <c:pt idx="1452">
                  <c:v>9.6780143718141032E-2</c:v>
                </c:pt>
                <c:pt idx="1453">
                  <c:v>1.3788025668595216E-2</c:v>
                </c:pt>
                <c:pt idx="1454">
                  <c:v>2.191307901533468E-2</c:v>
                </c:pt>
                <c:pt idx="1455">
                  <c:v>4.5334619670267945E-2</c:v>
                </c:pt>
                <c:pt idx="1456">
                  <c:v>5.4905356387663612E-2</c:v>
                </c:pt>
                <c:pt idx="1457">
                  <c:v>8.3933121564971069E-2</c:v>
                </c:pt>
                <c:pt idx="1458">
                  <c:v>5.5771536049308068E-2</c:v>
                </c:pt>
                <c:pt idx="1459">
                  <c:v>2.5627419057334178E-2</c:v>
                </c:pt>
                <c:pt idx="1460">
                  <c:v>2.3894295884313188E-2</c:v>
                </c:pt>
                <c:pt idx="1461">
                  <c:v>7.2451834680261146E-2</c:v>
                </c:pt>
                <c:pt idx="1462">
                  <c:v>6.9015756839413439E-2</c:v>
                </c:pt>
                <c:pt idx="1463">
                  <c:v>8.0512381454500598E-2</c:v>
                </c:pt>
                <c:pt idx="1464">
                  <c:v>4.132842235909831E-2</c:v>
                </c:pt>
                <c:pt idx="1465">
                  <c:v>5.3765555902087314E-2</c:v>
                </c:pt>
                <c:pt idx="1466">
                  <c:v>5.2178097091510001E-2</c:v>
                </c:pt>
                <c:pt idx="1467">
                  <c:v>2.612373845669369E-3</c:v>
                </c:pt>
                <c:pt idx="1468">
                  <c:v>4.7820408262193193E-2</c:v>
                </c:pt>
                <c:pt idx="1469">
                  <c:v>6.4373345995751285E-2</c:v>
                </c:pt>
                <c:pt idx="1470">
                  <c:v>-8.8478080971535755E-3</c:v>
                </c:pt>
                <c:pt idx="1471">
                  <c:v>3.6154847925110201E-2</c:v>
                </c:pt>
                <c:pt idx="1472">
                  <c:v>4.3060858616819908E-2</c:v>
                </c:pt>
                <c:pt idx="1473">
                  <c:v>6.4543490769419787E-2</c:v>
                </c:pt>
                <c:pt idx="1474">
                  <c:v>6.9693417655451395E-2</c:v>
                </c:pt>
                <c:pt idx="1475">
                  <c:v>7.1812541353911102E-2</c:v>
                </c:pt>
                <c:pt idx="1476">
                  <c:v>4.9997911467743322E-2</c:v>
                </c:pt>
                <c:pt idx="1477">
                  <c:v>4.3216113013067103E-2</c:v>
                </c:pt>
                <c:pt idx="1478">
                  <c:v>2.2276309866610333E-2</c:v>
                </c:pt>
                <c:pt idx="1479">
                  <c:v>4.6680251518123883E-2</c:v>
                </c:pt>
                <c:pt idx="1480">
                  <c:v>5.4514439013822164E-2</c:v>
                </c:pt>
                <c:pt idx="1481">
                  <c:v>4.7840040592912747E-2</c:v>
                </c:pt>
                <c:pt idx="1482">
                  <c:v>5.796484580170147E-2</c:v>
                </c:pt>
                <c:pt idx="1483">
                  <c:v>2.8309912318770891E-2</c:v>
                </c:pt>
                <c:pt idx="1484">
                  <c:v>5.1181690006647906E-2</c:v>
                </c:pt>
                <c:pt idx="1485">
                  <c:v>4.0941395017393967E-2</c:v>
                </c:pt>
                <c:pt idx="1486">
                  <c:v>5.0554197950886726E-2</c:v>
                </c:pt>
                <c:pt idx="1487">
                  <c:v>5.0198054568244832E-2</c:v>
                </c:pt>
                <c:pt idx="1488">
                  <c:v>7.0452480082134089E-2</c:v>
                </c:pt>
                <c:pt idx="1489">
                  <c:v>5.221603970503047E-2</c:v>
                </c:pt>
                <c:pt idx="1490">
                  <c:v>6.1787733602962303E-2</c:v>
                </c:pt>
                <c:pt idx="1491">
                  <c:v>6.8390914670164699E-2</c:v>
                </c:pt>
                <c:pt idx="1492">
                  <c:v>7.7582459645091584E-2</c:v>
                </c:pt>
                <c:pt idx="1493">
                  <c:v>4.8388205461335543E-2</c:v>
                </c:pt>
                <c:pt idx="1494">
                  <c:v>5.034763078257018E-2</c:v>
                </c:pt>
                <c:pt idx="1495">
                  <c:v>7.0489642989731732E-2</c:v>
                </c:pt>
                <c:pt idx="1496">
                  <c:v>2.2058334926853995E-2</c:v>
                </c:pt>
                <c:pt idx="1497">
                  <c:v>5.054954861479663E-2</c:v>
                </c:pt>
                <c:pt idx="1498">
                  <c:v>6.7897898870283885E-2</c:v>
                </c:pt>
                <c:pt idx="1499">
                  <c:v>8.2801185540293809E-3</c:v>
                </c:pt>
                <c:pt idx="1500">
                  <c:v>6.7089518008808663E-2</c:v>
                </c:pt>
                <c:pt idx="1501">
                  <c:v>6.4035601195668201E-2</c:v>
                </c:pt>
                <c:pt idx="1502">
                  <c:v>3.5518263599562838E-2</c:v>
                </c:pt>
                <c:pt idx="1503">
                  <c:v>3.8147357280458483E-2</c:v>
                </c:pt>
                <c:pt idx="1504">
                  <c:v>8.7168978306766898E-2</c:v>
                </c:pt>
                <c:pt idx="1505">
                  <c:v>3.5164632124149942E-2</c:v>
                </c:pt>
                <c:pt idx="1506">
                  <c:v>6.9693594497018174E-2</c:v>
                </c:pt>
                <c:pt idx="1507">
                  <c:v>4.2427655343847515E-2</c:v>
                </c:pt>
                <c:pt idx="1508">
                  <c:v>2.5013578857166374E-2</c:v>
                </c:pt>
                <c:pt idx="1509">
                  <c:v>4.2544222304570445E-2</c:v>
                </c:pt>
                <c:pt idx="1510">
                  <c:v>2.9968294046427812E-2</c:v>
                </c:pt>
                <c:pt idx="1511">
                  <c:v>5.0999857218892303E-2</c:v>
                </c:pt>
                <c:pt idx="1512">
                  <c:v>4.2327509155927673E-2</c:v>
                </c:pt>
                <c:pt idx="1513">
                  <c:v>2.3688388635094204E-2</c:v>
                </c:pt>
                <c:pt idx="1514">
                  <c:v>5.17158481636385E-2</c:v>
                </c:pt>
                <c:pt idx="1515">
                  <c:v>3.4010340496159364E-2</c:v>
                </c:pt>
                <c:pt idx="1516">
                  <c:v>1.4158564679445707E-2</c:v>
                </c:pt>
                <c:pt idx="1517">
                  <c:v>4.3292064841073119E-2</c:v>
                </c:pt>
                <c:pt idx="1518">
                  <c:v>2.8043845498245346E-2</c:v>
                </c:pt>
                <c:pt idx="1519">
                  <c:v>3.2329879175349241E-2</c:v>
                </c:pt>
                <c:pt idx="1520">
                  <c:v>5.7387480754176851E-2</c:v>
                </c:pt>
                <c:pt idx="1521">
                  <c:v>2.5966842412214586E-2</c:v>
                </c:pt>
                <c:pt idx="1522">
                  <c:v>6.5482556609155085E-2</c:v>
                </c:pt>
                <c:pt idx="1523">
                  <c:v>6.2424574832657981E-2</c:v>
                </c:pt>
                <c:pt idx="1524">
                  <c:v>4.3926378098482044E-2</c:v>
                </c:pt>
                <c:pt idx="1525">
                  <c:v>7.3313810265646068E-2</c:v>
                </c:pt>
                <c:pt idx="1526">
                  <c:v>3.0557535821473081E-2</c:v>
                </c:pt>
                <c:pt idx="1527">
                  <c:v>5.8534952054888734E-2</c:v>
                </c:pt>
                <c:pt idx="1528">
                  <c:v>6.1003800512492989E-2</c:v>
                </c:pt>
                <c:pt idx="1529">
                  <c:v>4.2619603367441805E-2</c:v>
                </c:pt>
                <c:pt idx="1530">
                  <c:v>5.045453103883385E-2</c:v>
                </c:pt>
                <c:pt idx="1531">
                  <c:v>3.534021249429975E-3</c:v>
                </c:pt>
                <c:pt idx="1532">
                  <c:v>4.8728452489168683E-2</c:v>
                </c:pt>
                <c:pt idx="1533">
                  <c:v>3.4865354703100093E-2</c:v>
                </c:pt>
                <c:pt idx="1534">
                  <c:v>7.64959264088928E-2</c:v>
                </c:pt>
                <c:pt idx="1535">
                  <c:v>6.4495199316213975E-2</c:v>
                </c:pt>
                <c:pt idx="1536">
                  <c:v>6.7232402808486857E-2</c:v>
                </c:pt>
                <c:pt idx="1537">
                  <c:v>3.1144459093795984E-2</c:v>
                </c:pt>
                <c:pt idx="1538">
                  <c:v>3.9959101572265704E-2</c:v>
                </c:pt>
                <c:pt idx="1539">
                  <c:v>4.9530176311700702E-2</c:v>
                </c:pt>
                <c:pt idx="1540">
                  <c:v>6.7428176747060753E-2</c:v>
                </c:pt>
                <c:pt idx="1541">
                  <c:v>6.2834944306964735E-2</c:v>
                </c:pt>
                <c:pt idx="1542">
                  <c:v>4.7285475543180605E-2</c:v>
                </c:pt>
                <c:pt idx="1543">
                  <c:v>1.9886516974481128E-2</c:v>
                </c:pt>
                <c:pt idx="1544">
                  <c:v>4.4134011425847386E-2</c:v>
                </c:pt>
                <c:pt idx="1545">
                  <c:v>6.8664651977916935E-2</c:v>
                </c:pt>
                <c:pt idx="1546">
                  <c:v>1.5012973423762954E-2</c:v>
                </c:pt>
                <c:pt idx="1547">
                  <c:v>1.0547915494242333E-2</c:v>
                </c:pt>
                <c:pt idx="1548">
                  <c:v>6.7146593392398091E-2</c:v>
                </c:pt>
                <c:pt idx="1549">
                  <c:v>1.9846340321805767E-2</c:v>
                </c:pt>
                <c:pt idx="1550">
                  <c:v>8.4225405103843576E-2</c:v>
                </c:pt>
                <c:pt idx="1551">
                  <c:v>4.8165553391046084E-2</c:v>
                </c:pt>
                <c:pt idx="1552">
                  <c:v>2.7543561545522899E-2</c:v>
                </c:pt>
                <c:pt idx="1553">
                  <c:v>1.4991980344437106E-2</c:v>
                </c:pt>
                <c:pt idx="1554">
                  <c:v>6.1604606865638206E-2</c:v>
                </c:pt>
                <c:pt idx="1555">
                  <c:v>3.5293820328597042E-2</c:v>
                </c:pt>
                <c:pt idx="1556">
                  <c:v>6.7519731609239464E-2</c:v>
                </c:pt>
                <c:pt idx="1557">
                  <c:v>4.0625048278520759E-2</c:v>
                </c:pt>
                <c:pt idx="1558">
                  <c:v>5.8676574250301899E-2</c:v>
                </c:pt>
                <c:pt idx="1559">
                  <c:v>6.6991339847725623E-2</c:v>
                </c:pt>
                <c:pt idx="1560">
                  <c:v>4.3230510927550425E-2</c:v>
                </c:pt>
                <c:pt idx="1561">
                  <c:v>4.2324886589063082E-2</c:v>
                </c:pt>
                <c:pt idx="1562">
                  <c:v>4.4543103400606299E-2</c:v>
                </c:pt>
                <c:pt idx="1563">
                  <c:v>5.227955008867069E-2</c:v>
                </c:pt>
                <c:pt idx="1564">
                  <c:v>6.4363254997682584E-2</c:v>
                </c:pt>
                <c:pt idx="1565">
                  <c:v>4.0027555002393633E-2</c:v>
                </c:pt>
                <c:pt idx="1566">
                  <c:v>2.0823505585903346E-2</c:v>
                </c:pt>
                <c:pt idx="1567">
                  <c:v>8.0830737836051963E-2</c:v>
                </c:pt>
                <c:pt idx="1568">
                  <c:v>2.1083781427794324E-2</c:v>
                </c:pt>
                <c:pt idx="1569">
                  <c:v>9.0786483662187001E-2</c:v>
                </c:pt>
                <c:pt idx="1570">
                  <c:v>5.4316616972131138E-2</c:v>
                </c:pt>
                <c:pt idx="1571">
                  <c:v>6.3459877508006246E-2</c:v>
                </c:pt>
                <c:pt idx="1572">
                  <c:v>5.6884093576020811E-2</c:v>
                </c:pt>
                <c:pt idx="1573">
                  <c:v>5.7446653918247159E-2</c:v>
                </c:pt>
                <c:pt idx="1574">
                  <c:v>5.7293500654246765E-2</c:v>
                </c:pt>
                <c:pt idx="1575">
                  <c:v>6.6704169003194397E-2</c:v>
                </c:pt>
                <c:pt idx="1576">
                  <c:v>7.7419386807235008E-2</c:v>
                </c:pt>
                <c:pt idx="1577">
                  <c:v>2.705307501884413E-3</c:v>
                </c:pt>
                <c:pt idx="1578">
                  <c:v>7.3724976262228847E-3</c:v>
                </c:pt>
                <c:pt idx="1579">
                  <c:v>4.7097771534674981E-2</c:v>
                </c:pt>
                <c:pt idx="1580">
                  <c:v>8.1909132015114711E-2</c:v>
                </c:pt>
                <c:pt idx="1581">
                  <c:v>5.8575792504532431E-2</c:v>
                </c:pt>
                <c:pt idx="1582">
                  <c:v>7.1679680043550825E-2</c:v>
                </c:pt>
                <c:pt idx="1583">
                  <c:v>4.8110542505977155E-2</c:v>
                </c:pt>
                <c:pt idx="1584">
                  <c:v>5.0267432055307482E-2</c:v>
                </c:pt>
                <c:pt idx="1585">
                  <c:v>4.2358594272661421E-2</c:v>
                </c:pt>
                <c:pt idx="1586">
                  <c:v>5.4678920773855916E-2</c:v>
                </c:pt>
                <c:pt idx="1587">
                  <c:v>4.5367836319161609E-2</c:v>
                </c:pt>
                <c:pt idx="1588">
                  <c:v>2.9565647324459154E-2</c:v>
                </c:pt>
                <c:pt idx="1589">
                  <c:v>3.5837005887541407E-2</c:v>
                </c:pt>
                <c:pt idx="1590">
                  <c:v>4.1333712738824496E-2</c:v>
                </c:pt>
                <c:pt idx="1591">
                  <c:v>7.1939727717141522E-2</c:v>
                </c:pt>
                <c:pt idx="1592">
                  <c:v>5.8946223511917056E-2</c:v>
                </c:pt>
                <c:pt idx="1593">
                  <c:v>4.5029721508712373E-2</c:v>
                </c:pt>
                <c:pt idx="1594">
                  <c:v>5.4880942715878761E-2</c:v>
                </c:pt>
                <c:pt idx="1595">
                  <c:v>5.2451286878202885E-3</c:v>
                </c:pt>
                <c:pt idx="1596">
                  <c:v>5.5657393625649337E-2</c:v>
                </c:pt>
                <c:pt idx="1597">
                  <c:v>5.1136458796062934E-2</c:v>
                </c:pt>
                <c:pt idx="1598">
                  <c:v>3.5899777623494722E-2</c:v>
                </c:pt>
                <c:pt idx="1599">
                  <c:v>3.6932868432623112E-3</c:v>
                </c:pt>
                <c:pt idx="1600">
                  <c:v>7.5015967153886282E-2</c:v>
                </c:pt>
                <c:pt idx="1601">
                  <c:v>3.86640142257621E-2</c:v>
                </c:pt>
                <c:pt idx="1602">
                  <c:v>5.407963131641183E-2</c:v>
                </c:pt>
                <c:pt idx="1603">
                  <c:v>2.722019275008572E-2</c:v>
                </c:pt>
                <c:pt idx="1604">
                  <c:v>4.5333038995482078E-2</c:v>
                </c:pt>
                <c:pt idx="1605">
                  <c:v>9.8067937455590615E-2</c:v>
                </c:pt>
                <c:pt idx="1606">
                  <c:v>3.8589139400393324E-2</c:v>
                </c:pt>
                <c:pt idx="1607">
                  <c:v>5.5567066261866971E-2</c:v>
                </c:pt>
                <c:pt idx="1608">
                  <c:v>9.5476484068540257E-2</c:v>
                </c:pt>
                <c:pt idx="1609">
                  <c:v>8.1223931328753385E-2</c:v>
                </c:pt>
                <c:pt idx="1610">
                  <c:v>-1.3989421510431366E-3</c:v>
                </c:pt>
                <c:pt idx="1611">
                  <c:v>8.1046982557829439E-2</c:v>
                </c:pt>
                <c:pt idx="1612">
                  <c:v>7.2156691626547559E-2</c:v>
                </c:pt>
                <c:pt idx="1613">
                  <c:v>2.4731631611124349E-2</c:v>
                </c:pt>
                <c:pt idx="1614">
                  <c:v>6.7371174104000398E-2</c:v>
                </c:pt>
                <c:pt idx="1615">
                  <c:v>1.7583947741092565E-2</c:v>
                </c:pt>
                <c:pt idx="1616">
                  <c:v>3.0391523931670161E-2</c:v>
                </c:pt>
                <c:pt idx="1617">
                  <c:v>2.6296235877115826E-2</c:v>
                </c:pt>
                <c:pt idx="1618">
                  <c:v>3.5110122276147682E-2</c:v>
                </c:pt>
                <c:pt idx="1619">
                  <c:v>5.590143941644482E-2</c:v>
                </c:pt>
                <c:pt idx="1620">
                  <c:v>9.404530189747462E-3</c:v>
                </c:pt>
                <c:pt idx="1621">
                  <c:v>4.4171286272141452E-2</c:v>
                </c:pt>
                <c:pt idx="1622">
                  <c:v>5.6762003452327681E-2</c:v>
                </c:pt>
                <c:pt idx="1623">
                  <c:v>4.4489889290263873E-2</c:v>
                </c:pt>
                <c:pt idx="1624">
                  <c:v>2.8097726273037693E-2</c:v>
                </c:pt>
                <c:pt idx="1625">
                  <c:v>7.4751032748286983E-2</c:v>
                </c:pt>
                <c:pt idx="1626">
                  <c:v>7.5808539355559451E-2</c:v>
                </c:pt>
                <c:pt idx="1627">
                  <c:v>4.4051287324370608E-2</c:v>
                </c:pt>
                <c:pt idx="1628">
                  <c:v>2.8016716135569331E-2</c:v>
                </c:pt>
                <c:pt idx="1629">
                  <c:v>5.0309008310426312E-2</c:v>
                </c:pt>
                <c:pt idx="1630">
                  <c:v>7.1525862296023313E-2</c:v>
                </c:pt>
                <c:pt idx="1631">
                  <c:v>2.8896768517651994E-2</c:v>
                </c:pt>
                <c:pt idx="1632">
                  <c:v>1.7333094218550005E-2</c:v>
                </c:pt>
                <c:pt idx="1633">
                  <c:v>5.1344941142326461E-2</c:v>
                </c:pt>
                <c:pt idx="1634">
                  <c:v>8.2611776481496424E-2</c:v>
                </c:pt>
                <c:pt idx="1635">
                  <c:v>2.1781629662191437E-3</c:v>
                </c:pt>
                <c:pt idx="1636">
                  <c:v>4.2293051250133273E-2</c:v>
                </c:pt>
                <c:pt idx="1637">
                  <c:v>6.528648554370009E-2</c:v>
                </c:pt>
                <c:pt idx="1638">
                  <c:v>6.9533466350971462E-2</c:v>
                </c:pt>
                <c:pt idx="1639">
                  <c:v>6.7326005697017688E-2</c:v>
                </c:pt>
                <c:pt idx="1640">
                  <c:v>4.7895305436052471E-2</c:v>
                </c:pt>
                <c:pt idx="1641">
                  <c:v>6.5729233383578251E-2</c:v>
                </c:pt>
                <c:pt idx="1642">
                  <c:v>4.5312289522642379E-2</c:v>
                </c:pt>
                <c:pt idx="1643">
                  <c:v>3.8359474193039367E-2</c:v>
                </c:pt>
                <c:pt idx="1644">
                  <c:v>7.5844700328538295E-2</c:v>
                </c:pt>
                <c:pt idx="1645">
                  <c:v>5.1458112377410353E-2</c:v>
                </c:pt>
                <c:pt idx="1646">
                  <c:v>5.2302038639285342E-2</c:v>
                </c:pt>
                <c:pt idx="1647">
                  <c:v>7.2905213703719718E-2</c:v>
                </c:pt>
                <c:pt idx="1648">
                  <c:v>2.9546601288664265E-2</c:v>
                </c:pt>
                <c:pt idx="1649">
                  <c:v>-2.0634885480468323E-3</c:v>
                </c:pt>
                <c:pt idx="1650">
                  <c:v>7.9006924631103731E-2</c:v>
                </c:pt>
                <c:pt idx="1651">
                  <c:v>4.3716370137484029E-2</c:v>
                </c:pt>
                <c:pt idx="1652">
                  <c:v>9.3557501450218516E-2</c:v>
                </c:pt>
                <c:pt idx="1653">
                  <c:v>6.6415094939471703E-2</c:v>
                </c:pt>
                <c:pt idx="1654">
                  <c:v>7.6632356559264397E-2</c:v>
                </c:pt>
                <c:pt idx="1655">
                  <c:v>5.5547757465089498E-2</c:v>
                </c:pt>
                <c:pt idx="1656">
                  <c:v>5.6573038020824751E-2</c:v>
                </c:pt>
                <c:pt idx="1657">
                  <c:v>4.6721455769738712E-2</c:v>
                </c:pt>
                <c:pt idx="1658">
                  <c:v>5.2342802692998569E-2</c:v>
                </c:pt>
                <c:pt idx="1659">
                  <c:v>4.3587640980918441E-2</c:v>
                </c:pt>
                <c:pt idx="1660">
                  <c:v>4.0940348141839722E-2</c:v>
                </c:pt>
                <c:pt idx="1661">
                  <c:v>-3.7358670477306566E-3</c:v>
                </c:pt>
                <c:pt idx="1662">
                  <c:v>6.5042463529926792E-2</c:v>
                </c:pt>
                <c:pt idx="1663">
                  <c:v>5.5875465833243265E-2</c:v>
                </c:pt>
                <c:pt idx="1664">
                  <c:v>7.4094317975723384E-2</c:v>
                </c:pt>
                <c:pt idx="1665">
                  <c:v>-4.1649795089402364E-3</c:v>
                </c:pt>
                <c:pt idx="1666">
                  <c:v>3.5682233329212221E-2</c:v>
                </c:pt>
                <c:pt idx="1667">
                  <c:v>3.9487956967081517E-2</c:v>
                </c:pt>
                <c:pt idx="1668">
                  <c:v>3.8774765626937768E-2</c:v>
                </c:pt>
                <c:pt idx="1669">
                  <c:v>4.342463575294303E-2</c:v>
                </c:pt>
                <c:pt idx="1670">
                  <c:v>4.321242387985294E-2</c:v>
                </c:pt>
                <c:pt idx="1671">
                  <c:v>7.0838841617586829E-2</c:v>
                </c:pt>
                <c:pt idx="1672">
                  <c:v>6.19438191212692E-2</c:v>
                </c:pt>
                <c:pt idx="1673">
                  <c:v>3.0180484035555954E-2</c:v>
                </c:pt>
                <c:pt idx="1674">
                  <c:v>6.2505140764300277E-2</c:v>
                </c:pt>
                <c:pt idx="1675">
                  <c:v>0.1033202835526898</c:v>
                </c:pt>
                <c:pt idx="1676">
                  <c:v>4.8203316473580615E-2</c:v>
                </c:pt>
                <c:pt idx="1677">
                  <c:v>3.0566974671361352E-2</c:v>
                </c:pt>
                <c:pt idx="1678">
                  <c:v>3.9953627277080239E-2</c:v>
                </c:pt>
                <c:pt idx="1679">
                  <c:v>4.0858359591546711E-2</c:v>
                </c:pt>
                <c:pt idx="1680">
                  <c:v>4.1482041454381863E-2</c:v>
                </c:pt>
                <c:pt idx="1681">
                  <c:v>6.5946896656064957E-2</c:v>
                </c:pt>
                <c:pt idx="1682">
                  <c:v>3.3084288829425657E-2</c:v>
                </c:pt>
                <c:pt idx="1683">
                  <c:v>6.0041967127843376E-2</c:v>
                </c:pt>
                <c:pt idx="1684">
                  <c:v>7.0217034368500381E-2</c:v>
                </c:pt>
                <c:pt idx="1685">
                  <c:v>5.9224466590454605E-2</c:v>
                </c:pt>
                <c:pt idx="1686">
                  <c:v>6.8397654428718813E-2</c:v>
                </c:pt>
                <c:pt idx="1687">
                  <c:v>5.7381039488147934E-2</c:v>
                </c:pt>
                <c:pt idx="1688">
                  <c:v>3.2736227257398609E-2</c:v>
                </c:pt>
                <c:pt idx="1689">
                  <c:v>-1.0746054724166121E-3</c:v>
                </c:pt>
                <c:pt idx="1690">
                  <c:v>4.7358833506275233E-2</c:v>
                </c:pt>
                <c:pt idx="1691">
                  <c:v>7.135733200494393E-2</c:v>
                </c:pt>
                <c:pt idx="1692">
                  <c:v>6.5695961872639902E-2</c:v>
                </c:pt>
                <c:pt idx="1693">
                  <c:v>4.612621488211377E-2</c:v>
                </c:pt>
                <c:pt idx="1694">
                  <c:v>5.6722029182193323E-2</c:v>
                </c:pt>
                <c:pt idx="1695">
                  <c:v>4.1277706455684349E-2</c:v>
                </c:pt>
                <c:pt idx="1696">
                  <c:v>6.5482051912471279E-2</c:v>
                </c:pt>
                <c:pt idx="1697">
                  <c:v>3.6184573754445282E-2</c:v>
                </c:pt>
                <c:pt idx="1698">
                  <c:v>3.8713339342262343E-2</c:v>
                </c:pt>
                <c:pt idx="1699">
                  <c:v>5.2625769319274318E-2</c:v>
                </c:pt>
                <c:pt idx="1700">
                  <c:v>6.5176455704538616E-2</c:v>
                </c:pt>
                <c:pt idx="1701">
                  <c:v>6.4288195787006897E-2</c:v>
                </c:pt>
                <c:pt idx="1702">
                  <c:v>8.4779913002327706E-2</c:v>
                </c:pt>
                <c:pt idx="1703">
                  <c:v>5.1246644816506259E-2</c:v>
                </c:pt>
                <c:pt idx="1704">
                  <c:v>8.8863169491790989E-2</c:v>
                </c:pt>
                <c:pt idx="1705">
                  <c:v>6.9119364594608601E-2</c:v>
                </c:pt>
                <c:pt idx="1706">
                  <c:v>2.4179668719303105E-2</c:v>
                </c:pt>
                <c:pt idx="1707">
                  <c:v>7.7660653330615004E-2</c:v>
                </c:pt>
                <c:pt idx="1708">
                  <c:v>5.826086028158739E-2</c:v>
                </c:pt>
                <c:pt idx="1709">
                  <c:v>3.2774579153875716E-2</c:v>
                </c:pt>
                <c:pt idx="1710">
                  <c:v>4.6940715894601304E-2</c:v>
                </c:pt>
                <c:pt idx="1711">
                  <c:v>6.788701676301398E-2</c:v>
                </c:pt>
                <c:pt idx="1712">
                  <c:v>5.3349088798553407E-2</c:v>
                </c:pt>
                <c:pt idx="1713">
                  <c:v>2.2812165968532638E-2</c:v>
                </c:pt>
                <c:pt idx="1714">
                  <c:v>4.6076107527123072E-2</c:v>
                </c:pt>
                <c:pt idx="1715">
                  <c:v>3.6412091284961368E-2</c:v>
                </c:pt>
                <c:pt idx="1716">
                  <c:v>5.4697522933341847E-2</c:v>
                </c:pt>
                <c:pt idx="1717">
                  <c:v>6.7989004111316892E-2</c:v>
                </c:pt>
                <c:pt idx="1718">
                  <c:v>4.3062800617125779E-2</c:v>
                </c:pt>
                <c:pt idx="1719">
                  <c:v>9.3537799114140951E-2</c:v>
                </c:pt>
                <c:pt idx="1720">
                  <c:v>5.9211715281293986E-2</c:v>
                </c:pt>
                <c:pt idx="1721">
                  <c:v>2.1031720116534647E-2</c:v>
                </c:pt>
                <c:pt idx="1722">
                  <c:v>3.0088266118675572E-2</c:v>
                </c:pt>
                <c:pt idx="1723">
                  <c:v>8.4213077370299094E-2</c:v>
                </c:pt>
                <c:pt idx="1724">
                  <c:v>4.7366973481458408E-2</c:v>
                </c:pt>
                <c:pt idx="1725">
                  <c:v>2.3996111923329122E-2</c:v>
                </c:pt>
                <c:pt idx="1726">
                  <c:v>4.4910489289744948E-2</c:v>
                </c:pt>
                <c:pt idx="1727">
                  <c:v>9.1475999427733184E-2</c:v>
                </c:pt>
                <c:pt idx="1728">
                  <c:v>4.5901884366015666E-2</c:v>
                </c:pt>
                <c:pt idx="1729">
                  <c:v>2.6026389175803188E-2</c:v>
                </c:pt>
                <c:pt idx="1730">
                  <c:v>1.1951591937051365E-2</c:v>
                </c:pt>
                <c:pt idx="1731">
                  <c:v>1.6735590518065641E-2</c:v>
                </c:pt>
                <c:pt idx="1732">
                  <c:v>4.2672068025615184E-2</c:v>
                </c:pt>
                <c:pt idx="1733">
                  <c:v>4.1574611378208337E-2</c:v>
                </c:pt>
                <c:pt idx="1734">
                  <c:v>4.3308462311775764E-2</c:v>
                </c:pt>
                <c:pt idx="1735">
                  <c:v>4.8849620625095791E-2</c:v>
                </c:pt>
                <c:pt idx="1736">
                  <c:v>6.469045360101619E-2</c:v>
                </c:pt>
                <c:pt idx="1737">
                  <c:v>3.3305277085351109E-2</c:v>
                </c:pt>
                <c:pt idx="1738">
                  <c:v>4.9411808775723653E-2</c:v>
                </c:pt>
                <c:pt idx="1739">
                  <c:v>2.5044648007175901E-2</c:v>
                </c:pt>
                <c:pt idx="1740">
                  <c:v>2.2877449035404146E-2</c:v>
                </c:pt>
                <c:pt idx="1741">
                  <c:v>5.5358594704722985E-2</c:v>
                </c:pt>
                <c:pt idx="1742">
                  <c:v>6.4887722298205608E-2</c:v>
                </c:pt>
                <c:pt idx="1743">
                  <c:v>3.3613882108820298E-2</c:v>
                </c:pt>
                <c:pt idx="1744">
                  <c:v>4.6775982583271258E-2</c:v>
                </c:pt>
                <c:pt idx="1745">
                  <c:v>4.3300777904344889E-2</c:v>
                </c:pt>
                <c:pt idx="1746">
                  <c:v>5.6472948482681945E-2</c:v>
                </c:pt>
                <c:pt idx="1747">
                  <c:v>3.7084480434047884E-2</c:v>
                </c:pt>
                <c:pt idx="1748">
                  <c:v>6.7659849863324129E-2</c:v>
                </c:pt>
                <c:pt idx="1749">
                  <c:v>8.9655673688506327E-2</c:v>
                </c:pt>
                <c:pt idx="1750">
                  <c:v>8.4953833979943438E-2</c:v>
                </c:pt>
                <c:pt idx="1751">
                  <c:v>6.18461206553374E-2</c:v>
                </c:pt>
                <c:pt idx="1752">
                  <c:v>1.456795421767948E-2</c:v>
                </c:pt>
                <c:pt idx="1753">
                  <c:v>5.0503444805654774E-2</c:v>
                </c:pt>
                <c:pt idx="1754">
                  <c:v>6.0748048151991585E-2</c:v>
                </c:pt>
                <c:pt idx="1755">
                  <c:v>2.6067599166406219E-2</c:v>
                </c:pt>
                <c:pt idx="1756">
                  <c:v>6.4467988126640591E-2</c:v>
                </c:pt>
                <c:pt idx="1757">
                  <c:v>3.8768649040213876E-2</c:v>
                </c:pt>
                <c:pt idx="1758">
                  <c:v>3.1270092739919819E-2</c:v>
                </c:pt>
                <c:pt idx="1759">
                  <c:v>9.5244995647822961E-3</c:v>
                </c:pt>
                <c:pt idx="1760">
                  <c:v>7.6769261979081127E-2</c:v>
                </c:pt>
                <c:pt idx="1761">
                  <c:v>6.265685841003521E-2</c:v>
                </c:pt>
                <c:pt idx="1762">
                  <c:v>1.4674517932520559E-2</c:v>
                </c:pt>
                <c:pt idx="1763">
                  <c:v>3.8834790284880516E-2</c:v>
                </c:pt>
                <c:pt idx="1764">
                  <c:v>6.3752919475076136E-2</c:v>
                </c:pt>
                <c:pt idx="1765">
                  <c:v>3.6093364515770276E-2</c:v>
                </c:pt>
                <c:pt idx="1766">
                  <c:v>3.5605975184222538E-2</c:v>
                </c:pt>
                <c:pt idx="1767">
                  <c:v>3.3638307422860392E-2</c:v>
                </c:pt>
                <c:pt idx="1768">
                  <c:v>5.1865202278049416E-2</c:v>
                </c:pt>
                <c:pt idx="1769">
                  <c:v>3.5891861234055356E-2</c:v>
                </c:pt>
                <c:pt idx="1770">
                  <c:v>6.3603537179657194E-2</c:v>
                </c:pt>
                <c:pt idx="1771">
                  <c:v>6.1237046475941942E-2</c:v>
                </c:pt>
                <c:pt idx="1772">
                  <c:v>2.6852581873985648E-2</c:v>
                </c:pt>
                <c:pt idx="1773">
                  <c:v>4.7008998933163459E-2</c:v>
                </c:pt>
                <c:pt idx="1774">
                  <c:v>3.3741596582238159E-2</c:v>
                </c:pt>
                <c:pt idx="1775">
                  <c:v>3.4682945463080095E-2</c:v>
                </c:pt>
                <c:pt idx="1776">
                  <c:v>3.5316720114446976E-2</c:v>
                </c:pt>
                <c:pt idx="1777">
                  <c:v>7.3707644816943807E-2</c:v>
                </c:pt>
                <c:pt idx="1778">
                  <c:v>4.2161985978246164E-2</c:v>
                </c:pt>
                <c:pt idx="1779">
                  <c:v>5.8909644317164611E-2</c:v>
                </c:pt>
                <c:pt idx="1780">
                  <c:v>4.8498537541616926E-2</c:v>
                </c:pt>
                <c:pt idx="1781">
                  <c:v>4.7471061976768564E-2</c:v>
                </c:pt>
                <c:pt idx="1782">
                  <c:v>3.4938793964963133E-2</c:v>
                </c:pt>
                <c:pt idx="1783">
                  <c:v>5.4378847968830885E-2</c:v>
                </c:pt>
                <c:pt idx="1784">
                  <c:v>2.8516713500760821E-2</c:v>
                </c:pt>
                <c:pt idx="1785">
                  <c:v>5.5343034983557859E-2</c:v>
                </c:pt>
                <c:pt idx="1786">
                  <c:v>2.9276254326149942E-2</c:v>
                </c:pt>
                <c:pt idx="1787">
                  <c:v>5.8034182398599921E-2</c:v>
                </c:pt>
                <c:pt idx="1788">
                  <c:v>5.4502783501054891E-2</c:v>
                </c:pt>
                <c:pt idx="1789">
                  <c:v>4.6103193969849021E-2</c:v>
                </c:pt>
                <c:pt idx="1790">
                  <c:v>3.8461186052421048E-2</c:v>
                </c:pt>
                <c:pt idx="1791">
                  <c:v>6.0691504734781909E-2</c:v>
                </c:pt>
                <c:pt idx="1792">
                  <c:v>6.0634878877879106E-2</c:v>
                </c:pt>
                <c:pt idx="1793">
                  <c:v>6.0978423983798158E-2</c:v>
                </c:pt>
                <c:pt idx="1794">
                  <c:v>4.7132095476817182E-2</c:v>
                </c:pt>
                <c:pt idx="1795">
                  <c:v>3.8025775991857191E-2</c:v>
                </c:pt>
                <c:pt idx="1796">
                  <c:v>4.0034180457791224E-2</c:v>
                </c:pt>
                <c:pt idx="1797">
                  <c:v>6.8317158693639163E-2</c:v>
                </c:pt>
                <c:pt idx="1798">
                  <c:v>3.7341428377478614E-2</c:v>
                </c:pt>
                <c:pt idx="1799">
                  <c:v>4.2494913109032889E-2</c:v>
                </c:pt>
                <c:pt idx="1800">
                  <c:v>6.3536689977693461E-2</c:v>
                </c:pt>
                <c:pt idx="1801">
                  <c:v>5.3951422885131273E-2</c:v>
                </c:pt>
                <c:pt idx="1802">
                  <c:v>3.4442686116128496E-2</c:v>
                </c:pt>
                <c:pt idx="1803">
                  <c:v>4.0767510882852492E-2</c:v>
                </c:pt>
                <c:pt idx="1804">
                  <c:v>4.8902282479707543E-2</c:v>
                </c:pt>
                <c:pt idx="1805">
                  <c:v>2.1723250266667937E-2</c:v>
                </c:pt>
                <c:pt idx="1806">
                  <c:v>6.5429031190795794E-2</c:v>
                </c:pt>
                <c:pt idx="1807">
                  <c:v>4.4517199566920407E-2</c:v>
                </c:pt>
                <c:pt idx="1808">
                  <c:v>7.9595889368710454E-2</c:v>
                </c:pt>
                <c:pt idx="1809">
                  <c:v>6.2776075431315498E-2</c:v>
                </c:pt>
                <c:pt idx="1810">
                  <c:v>5.3240315883307854E-2</c:v>
                </c:pt>
                <c:pt idx="1811">
                  <c:v>4.0267417492843627E-2</c:v>
                </c:pt>
                <c:pt idx="1812">
                  <c:v>5.053983375344473E-2</c:v>
                </c:pt>
                <c:pt idx="1813">
                  <c:v>5.3252289041812922E-2</c:v>
                </c:pt>
                <c:pt idx="1814">
                  <c:v>8.1802500475748413E-2</c:v>
                </c:pt>
                <c:pt idx="1815">
                  <c:v>4.0043673109944E-2</c:v>
                </c:pt>
                <c:pt idx="1816">
                  <c:v>5.134234015703798E-2</c:v>
                </c:pt>
                <c:pt idx="1817">
                  <c:v>1.7197254668184059E-2</c:v>
                </c:pt>
                <c:pt idx="1818">
                  <c:v>7.7333445787742067E-2</c:v>
                </c:pt>
                <c:pt idx="1819">
                  <c:v>6.2587747316897008E-2</c:v>
                </c:pt>
                <c:pt idx="1820">
                  <c:v>5.5623864842814119E-2</c:v>
                </c:pt>
                <c:pt idx="1821">
                  <c:v>3.5627929731579522E-2</c:v>
                </c:pt>
                <c:pt idx="1822">
                  <c:v>6.4583286202850115E-2</c:v>
                </c:pt>
                <c:pt idx="1823">
                  <c:v>4.3248876261678448E-2</c:v>
                </c:pt>
                <c:pt idx="1824">
                  <c:v>2.3720013186643907E-2</c:v>
                </c:pt>
                <c:pt idx="1825">
                  <c:v>2.7218549385367746E-2</c:v>
                </c:pt>
                <c:pt idx="1826">
                  <c:v>7.9255535543981459E-2</c:v>
                </c:pt>
                <c:pt idx="1827">
                  <c:v>5.3296222629187096E-2</c:v>
                </c:pt>
                <c:pt idx="1828">
                  <c:v>2.3295187769299119E-2</c:v>
                </c:pt>
                <c:pt idx="1829">
                  <c:v>6.8363372044255355E-2</c:v>
                </c:pt>
                <c:pt idx="1830">
                  <c:v>4.9288403034729839E-2</c:v>
                </c:pt>
                <c:pt idx="1831">
                  <c:v>6.005756573344212E-2</c:v>
                </c:pt>
                <c:pt idx="1832">
                  <c:v>6.5621816126206323E-2</c:v>
                </c:pt>
                <c:pt idx="1833">
                  <c:v>4.9800850689525389E-2</c:v>
                </c:pt>
                <c:pt idx="1834">
                  <c:v>4.4886466309611517E-2</c:v>
                </c:pt>
                <c:pt idx="1835">
                  <c:v>7.0902361959989446E-2</c:v>
                </c:pt>
                <c:pt idx="1836">
                  <c:v>6.5507815443207218E-2</c:v>
                </c:pt>
                <c:pt idx="1837">
                  <c:v>4.3059892736662386E-2</c:v>
                </c:pt>
                <c:pt idx="1838">
                  <c:v>4.6209634907005054E-2</c:v>
                </c:pt>
                <c:pt idx="1839">
                  <c:v>7.1571685978336019E-2</c:v>
                </c:pt>
                <c:pt idx="1840">
                  <c:v>8.6213311044283425E-2</c:v>
                </c:pt>
                <c:pt idx="1841">
                  <c:v>7.4096323318968788E-2</c:v>
                </c:pt>
                <c:pt idx="1842">
                  <c:v>7.6574867894583398E-2</c:v>
                </c:pt>
                <c:pt idx="1843">
                  <c:v>2.9361529635531569E-2</c:v>
                </c:pt>
                <c:pt idx="1844">
                  <c:v>2.3978574485973958E-2</c:v>
                </c:pt>
                <c:pt idx="1845">
                  <c:v>2.8686203169390023E-2</c:v>
                </c:pt>
                <c:pt idx="1846">
                  <c:v>4.6193617101584372E-2</c:v>
                </c:pt>
                <c:pt idx="1847">
                  <c:v>7.4525012236332872E-2</c:v>
                </c:pt>
                <c:pt idx="1848">
                  <c:v>3.5762460759353076E-2</c:v>
                </c:pt>
                <c:pt idx="1849">
                  <c:v>6.335488749056023E-2</c:v>
                </c:pt>
                <c:pt idx="1850">
                  <c:v>9.3198151554948566E-2</c:v>
                </c:pt>
                <c:pt idx="1851">
                  <c:v>4.737390590397933E-2</c:v>
                </c:pt>
                <c:pt idx="1852">
                  <c:v>4.9265473833419449E-2</c:v>
                </c:pt>
                <c:pt idx="1853">
                  <c:v>5.0877587038167527E-2</c:v>
                </c:pt>
                <c:pt idx="1854">
                  <c:v>2.5600622867402167E-3</c:v>
                </c:pt>
                <c:pt idx="1855">
                  <c:v>5.0228970265611128E-2</c:v>
                </c:pt>
                <c:pt idx="1856">
                  <c:v>5.4246272012430902E-2</c:v>
                </c:pt>
                <c:pt idx="1857">
                  <c:v>5.6131235681323499E-2</c:v>
                </c:pt>
                <c:pt idx="1858">
                  <c:v>6.0480439401971564E-2</c:v>
                </c:pt>
                <c:pt idx="1859">
                  <c:v>4.2231485858284956E-2</c:v>
                </c:pt>
                <c:pt idx="1860">
                  <c:v>2.2872877012875048E-2</c:v>
                </c:pt>
                <c:pt idx="1861">
                  <c:v>6.9540189806570979E-2</c:v>
                </c:pt>
                <c:pt idx="1862">
                  <c:v>3.4450814312680045E-2</c:v>
                </c:pt>
                <c:pt idx="1863">
                  <c:v>4.6877161761183617E-2</c:v>
                </c:pt>
                <c:pt idx="1864">
                  <c:v>5.3009646519855042E-2</c:v>
                </c:pt>
                <c:pt idx="1865">
                  <c:v>7.0333120115120856E-2</c:v>
                </c:pt>
                <c:pt idx="1866">
                  <c:v>4.1415467697407032E-2</c:v>
                </c:pt>
                <c:pt idx="1867">
                  <c:v>5.6227258783259515E-2</c:v>
                </c:pt>
                <c:pt idx="1868">
                  <c:v>5.2559300166939882E-2</c:v>
                </c:pt>
                <c:pt idx="1869">
                  <c:v>6.7448217754664086E-2</c:v>
                </c:pt>
                <c:pt idx="1870">
                  <c:v>4.5226677067279952E-2</c:v>
                </c:pt>
                <c:pt idx="1871">
                  <c:v>7.4355839551271619E-2</c:v>
                </c:pt>
                <c:pt idx="1872">
                  <c:v>6.1386620667704755E-2</c:v>
                </c:pt>
                <c:pt idx="1873">
                  <c:v>3.2073478932752864E-2</c:v>
                </c:pt>
                <c:pt idx="1874">
                  <c:v>7.1040140019841713E-2</c:v>
                </c:pt>
                <c:pt idx="1875">
                  <c:v>2.643595346985228E-2</c:v>
                </c:pt>
                <c:pt idx="1876">
                  <c:v>6.5593727141527919E-2</c:v>
                </c:pt>
                <c:pt idx="1877">
                  <c:v>4.3458421450598361E-2</c:v>
                </c:pt>
                <c:pt idx="1878">
                  <c:v>7.6936581720945668E-2</c:v>
                </c:pt>
                <c:pt idx="1879">
                  <c:v>5.0302370517512712E-2</c:v>
                </c:pt>
                <c:pt idx="1880">
                  <c:v>2.3365509206570212E-2</c:v>
                </c:pt>
                <c:pt idx="1881">
                  <c:v>6.5734091278199486E-2</c:v>
                </c:pt>
                <c:pt idx="1882">
                  <c:v>5.3253942835437218E-2</c:v>
                </c:pt>
                <c:pt idx="1883">
                  <c:v>6.4102409524671194E-2</c:v>
                </c:pt>
                <c:pt idx="1884">
                  <c:v>4.6132120792690023E-2</c:v>
                </c:pt>
                <c:pt idx="1885">
                  <c:v>4.7851500614917775E-2</c:v>
                </c:pt>
                <c:pt idx="1886">
                  <c:v>8.9009252937186395E-2</c:v>
                </c:pt>
                <c:pt idx="1887">
                  <c:v>5.1057521304192555E-2</c:v>
                </c:pt>
                <c:pt idx="1888">
                  <c:v>6.9384452280213643E-2</c:v>
                </c:pt>
                <c:pt idx="1889">
                  <c:v>8.933433642188246E-2</c:v>
                </c:pt>
                <c:pt idx="1890">
                  <c:v>4.2451445382025721E-2</c:v>
                </c:pt>
                <c:pt idx="1891">
                  <c:v>9.0931819166119032E-3</c:v>
                </c:pt>
                <c:pt idx="1892">
                  <c:v>5.5350055186751568E-2</c:v>
                </c:pt>
                <c:pt idx="1893">
                  <c:v>5.8219150948721377E-2</c:v>
                </c:pt>
                <c:pt idx="1894">
                  <c:v>4.705517834427525E-2</c:v>
                </c:pt>
                <c:pt idx="1895">
                  <c:v>3.2704775726216717E-2</c:v>
                </c:pt>
                <c:pt idx="1896">
                  <c:v>3.166471801359505E-2</c:v>
                </c:pt>
                <c:pt idx="1897">
                  <c:v>4.6441034861768427E-2</c:v>
                </c:pt>
                <c:pt idx="1898">
                  <c:v>8.9362157111971707E-2</c:v>
                </c:pt>
                <c:pt idx="1899">
                  <c:v>2.2228003453321599E-2</c:v>
                </c:pt>
                <c:pt idx="1900">
                  <c:v>3.0660029195550942E-2</c:v>
                </c:pt>
                <c:pt idx="1901">
                  <c:v>3.8953028186784061E-2</c:v>
                </c:pt>
                <c:pt idx="1902">
                  <c:v>4.5370885749157319E-2</c:v>
                </c:pt>
                <c:pt idx="1903">
                  <c:v>6.4095592714516814E-2</c:v>
                </c:pt>
                <c:pt idx="1904">
                  <c:v>1.2773699232020708E-2</c:v>
                </c:pt>
                <c:pt idx="1905">
                  <c:v>6.1891606259840248E-2</c:v>
                </c:pt>
                <c:pt idx="1906">
                  <c:v>7.2917189940564953E-2</c:v>
                </c:pt>
                <c:pt idx="1907">
                  <c:v>3.0681276300682125E-2</c:v>
                </c:pt>
                <c:pt idx="1908">
                  <c:v>6.2042716134812881E-2</c:v>
                </c:pt>
                <c:pt idx="1909">
                  <c:v>1.8184748776040927E-2</c:v>
                </c:pt>
                <c:pt idx="1910">
                  <c:v>5.7489026218998873E-2</c:v>
                </c:pt>
                <c:pt idx="1911">
                  <c:v>4.0359568978567018E-2</c:v>
                </c:pt>
                <c:pt idx="1912">
                  <c:v>7.3295955300776039E-2</c:v>
                </c:pt>
                <c:pt idx="1913">
                  <c:v>3.1910291654419831E-2</c:v>
                </c:pt>
                <c:pt idx="1914">
                  <c:v>4.9269090940658011E-2</c:v>
                </c:pt>
                <c:pt idx="1915">
                  <c:v>6.7034512570100596E-2</c:v>
                </c:pt>
                <c:pt idx="1916">
                  <c:v>1.9377180020332729E-2</c:v>
                </c:pt>
                <c:pt idx="1917">
                  <c:v>7.2303962943833205E-2</c:v>
                </c:pt>
                <c:pt idx="1918">
                  <c:v>2.0632460787915752E-2</c:v>
                </c:pt>
                <c:pt idx="1919">
                  <c:v>2.1560767807970838E-2</c:v>
                </c:pt>
                <c:pt idx="1920">
                  <c:v>6.8583363534840125E-2</c:v>
                </c:pt>
                <c:pt idx="1921">
                  <c:v>5.9757763762863653E-2</c:v>
                </c:pt>
                <c:pt idx="1922">
                  <c:v>7.0477536982196776E-2</c:v>
                </c:pt>
                <c:pt idx="1923">
                  <c:v>3.9095415491845975E-2</c:v>
                </c:pt>
                <c:pt idx="1924">
                  <c:v>4.7632778030688383E-2</c:v>
                </c:pt>
                <c:pt idx="1925">
                  <c:v>6.3052263543368348E-2</c:v>
                </c:pt>
                <c:pt idx="1926">
                  <c:v>5.9244612990121293E-2</c:v>
                </c:pt>
                <c:pt idx="1927">
                  <c:v>3.8871885481485596E-2</c:v>
                </c:pt>
                <c:pt idx="1928">
                  <c:v>6.0580377785655032E-2</c:v>
                </c:pt>
                <c:pt idx="1929">
                  <c:v>5.8475310019872384E-2</c:v>
                </c:pt>
                <c:pt idx="1930">
                  <c:v>1.611652875711439E-2</c:v>
                </c:pt>
                <c:pt idx="1931">
                  <c:v>7.8767404117977863E-2</c:v>
                </c:pt>
                <c:pt idx="1932">
                  <c:v>8.9703552120061064E-2</c:v>
                </c:pt>
                <c:pt idx="1933">
                  <c:v>6.5324903750097224E-2</c:v>
                </c:pt>
                <c:pt idx="1934">
                  <c:v>8.3287115258718319E-2</c:v>
                </c:pt>
                <c:pt idx="1935">
                  <c:v>7.8362303301642899E-2</c:v>
                </c:pt>
                <c:pt idx="1936">
                  <c:v>6.9729763197008965E-2</c:v>
                </c:pt>
                <c:pt idx="1937">
                  <c:v>6.9872650923095747E-2</c:v>
                </c:pt>
                <c:pt idx="1938">
                  <c:v>4.7380671892427562E-2</c:v>
                </c:pt>
                <c:pt idx="1939">
                  <c:v>2.9093971452352041E-2</c:v>
                </c:pt>
                <c:pt idx="1940">
                  <c:v>4.9164310544564938E-2</c:v>
                </c:pt>
                <c:pt idx="1941">
                  <c:v>8.9083789537934388E-2</c:v>
                </c:pt>
                <c:pt idx="1942">
                  <c:v>3.3776246657146236E-2</c:v>
                </c:pt>
                <c:pt idx="1943">
                  <c:v>5.4016111275972889E-2</c:v>
                </c:pt>
                <c:pt idx="1944">
                  <c:v>5.2637100180952412E-2</c:v>
                </c:pt>
                <c:pt idx="1945">
                  <c:v>2.4339432919113585E-2</c:v>
                </c:pt>
                <c:pt idx="1946">
                  <c:v>8.4328691215095841E-2</c:v>
                </c:pt>
                <c:pt idx="1947">
                  <c:v>2.5494413255036819E-2</c:v>
                </c:pt>
                <c:pt idx="1948">
                  <c:v>2.148421967234565E-2</c:v>
                </c:pt>
                <c:pt idx="1949">
                  <c:v>4.8257241017877373E-2</c:v>
                </c:pt>
                <c:pt idx="1950">
                  <c:v>3.3651308812003011E-2</c:v>
                </c:pt>
                <c:pt idx="1951">
                  <c:v>3.7096847781433739E-2</c:v>
                </c:pt>
                <c:pt idx="1952">
                  <c:v>6.510453294580526E-2</c:v>
                </c:pt>
                <c:pt idx="1953">
                  <c:v>3.0367948557182334E-2</c:v>
                </c:pt>
                <c:pt idx="1954">
                  <c:v>2.0991976590392536E-2</c:v>
                </c:pt>
                <c:pt idx="1955">
                  <c:v>6.462021032631371E-2</c:v>
                </c:pt>
                <c:pt idx="1956">
                  <c:v>4.3161486229192081E-2</c:v>
                </c:pt>
                <c:pt idx="1957">
                  <c:v>4.1259038015787147E-2</c:v>
                </c:pt>
                <c:pt idx="1958">
                  <c:v>3.9847437168204103E-2</c:v>
                </c:pt>
                <c:pt idx="1959">
                  <c:v>5.3776286192619427E-2</c:v>
                </c:pt>
                <c:pt idx="1960">
                  <c:v>4.9354995652733435E-2</c:v>
                </c:pt>
                <c:pt idx="1961">
                  <c:v>3.507918490704498E-2</c:v>
                </c:pt>
                <c:pt idx="1962">
                  <c:v>9.1698844841752919E-2</c:v>
                </c:pt>
                <c:pt idx="1963">
                  <c:v>6.6476169993768708E-2</c:v>
                </c:pt>
                <c:pt idx="1964">
                  <c:v>8.8874989193601067E-2</c:v>
                </c:pt>
                <c:pt idx="1965">
                  <c:v>8.7900882030196886E-2</c:v>
                </c:pt>
                <c:pt idx="1966">
                  <c:v>4.1650884178151881E-2</c:v>
                </c:pt>
                <c:pt idx="1967">
                  <c:v>4.1504296029574783E-2</c:v>
                </c:pt>
                <c:pt idx="1968">
                  <c:v>6.5718806797807228E-2</c:v>
                </c:pt>
                <c:pt idx="1969">
                  <c:v>4.9934714552027692E-2</c:v>
                </c:pt>
                <c:pt idx="1970">
                  <c:v>4.6861636375781779E-2</c:v>
                </c:pt>
                <c:pt idx="1971">
                  <c:v>1.684979619057031E-2</c:v>
                </c:pt>
                <c:pt idx="1972">
                  <c:v>4.168761206671695E-2</c:v>
                </c:pt>
                <c:pt idx="1973">
                  <c:v>4.7979726180526205E-2</c:v>
                </c:pt>
                <c:pt idx="1974">
                  <c:v>3.7879923493866596E-2</c:v>
                </c:pt>
                <c:pt idx="1975">
                  <c:v>5.9718512942434826E-2</c:v>
                </c:pt>
                <c:pt idx="1976">
                  <c:v>4.981727864757951E-2</c:v>
                </c:pt>
                <c:pt idx="1977">
                  <c:v>7.1095113830754009E-2</c:v>
                </c:pt>
                <c:pt idx="1978">
                  <c:v>6.916897518092141E-2</c:v>
                </c:pt>
                <c:pt idx="1979">
                  <c:v>5.2103282969763631E-2</c:v>
                </c:pt>
                <c:pt idx="1980">
                  <c:v>6.6924590664924372E-2</c:v>
                </c:pt>
                <c:pt idx="1981">
                  <c:v>4.311233899993891E-2</c:v>
                </c:pt>
                <c:pt idx="1982">
                  <c:v>3.3180643275071808E-2</c:v>
                </c:pt>
                <c:pt idx="1983">
                  <c:v>6.8441806138989592E-2</c:v>
                </c:pt>
                <c:pt idx="1984">
                  <c:v>1.5189039695045814E-2</c:v>
                </c:pt>
                <c:pt idx="1985">
                  <c:v>-4.6895624420812965E-3</c:v>
                </c:pt>
                <c:pt idx="1986">
                  <c:v>1.1606636325110553E-2</c:v>
                </c:pt>
                <c:pt idx="1987">
                  <c:v>4.8511670316961353E-2</c:v>
                </c:pt>
                <c:pt idx="1988">
                  <c:v>3.6231776321528852E-2</c:v>
                </c:pt>
                <c:pt idx="1989">
                  <c:v>3.2594603338762518E-2</c:v>
                </c:pt>
                <c:pt idx="1990">
                  <c:v>5.7361046628536111E-2</c:v>
                </c:pt>
                <c:pt idx="1991">
                  <c:v>8.7496933222583562E-2</c:v>
                </c:pt>
                <c:pt idx="1992">
                  <c:v>4.5984364756158969E-2</c:v>
                </c:pt>
                <c:pt idx="1993">
                  <c:v>9.6201692081742674E-3</c:v>
                </c:pt>
                <c:pt idx="1994">
                  <c:v>6.2442681356596363E-2</c:v>
                </c:pt>
                <c:pt idx="1995">
                  <c:v>4.428601803526494E-2</c:v>
                </c:pt>
                <c:pt idx="1996">
                  <c:v>4.9787457647334388E-2</c:v>
                </c:pt>
                <c:pt idx="1997">
                  <c:v>9.6766191566844434E-2</c:v>
                </c:pt>
                <c:pt idx="1998">
                  <c:v>3.232205425784157E-2</c:v>
                </c:pt>
                <c:pt idx="1999">
                  <c:v>1.1977688334632364E-2</c:v>
                </c:pt>
                <c:pt idx="2000">
                  <c:v>5.4114296141095725E-2</c:v>
                </c:pt>
                <c:pt idx="2001">
                  <c:v>5.3909214900980967E-2</c:v>
                </c:pt>
                <c:pt idx="2002">
                  <c:v>-5.5650076334031184E-3</c:v>
                </c:pt>
                <c:pt idx="2003">
                  <c:v>3.5403840939410514E-2</c:v>
                </c:pt>
                <c:pt idx="2004">
                  <c:v>4.266809792445353E-2</c:v>
                </c:pt>
                <c:pt idx="2005">
                  <c:v>1.8239480379233841E-2</c:v>
                </c:pt>
                <c:pt idx="2006">
                  <c:v>7.7465308540646122E-2</c:v>
                </c:pt>
                <c:pt idx="2007">
                  <c:v>6.5304217971594969E-2</c:v>
                </c:pt>
                <c:pt idx="2008">
                  <c:v>5.2407563267733326E-2</c:v>
                </c:pt>
                <c:pt idx="2009">
                  <c:v>7.4338735471460471E-2</c:v>
                </c:pt>
                <c:pt idx="2010">
                  <c:v>5.7033582219929324E-2</c:v>
                </c:pt>
                <c:pt idx="2011">
                  <c:v>4.001753011076617E-2</c:v>
                </c:pt>
                <c:pt idx="2012">
                  <c:v>3.5226378842673739E-2</c:v>
                </c:pt>
                <c:pt idx="2013">
                  <c:v>0.10308626509383229</c:v>
                </c:pt>
                <c:pt idx="2014">
                  <c:v>4.2984791463511252E-2</c:v>
                </c:pt>
                <c:pt idx="2015">
                  <c:v>5.8612969666831438E-2</c:v>
                </c:pt>
                <c:pt idx="2016">
                  <c:v>2.5197859768152142E-2</c:v>
                </c:pt>
                <c:pt idx="2017">
                  <c:v>7.8101289073416569E-2</c:v>
                </c:pt>
                <c:pt idx="2018">
                  <c:v>2.7460042248947658E-2</c:v>
                </c:pt>
                <c:pt idx="2019">
                  <c:v>7.1223622719074647E-2</c:v>
                </c:pt>
                <c:pt idx="2020">
                  <c:v>6.4366111619535205E-2</c:v>
                </c:pt>
                <c:pt idx="2021">
                  <c:v>5.4755363720324385E-2</c:v>
                </c:pt>
                <c:pt idx="2022">
                  <c:v>3.7995891431195833E-2</c:v>
                </c:pt>
                <c:pt idx="2023">
                  <c:v>0.10013221109952714</c:v>
                </c:pt>
                <c:pt idx="2024">
                  <c:v>6.8623523127550323E-2</c:v>
                </c:pt>
                <c:pt idx="2025">
                  <c:v>7.9741219410476988E-2</c:v>
                </c:pt>
                <c:pt idx="2026">
                  <c:v>3.0691646888692026E-2</c:v>
                </c:pt>
                <c:pt idx="2027">
                  <c:v>7.4473922926462377E-2</c:v>
                </c:pt>
                <c:pt idx="2028">
                  <c:v>2.4683148660684717E-2</c:v>
                </c:pt>
                <c:pt idx="2029">
                  <c:v>3.2285284037449014E-2</c:v>
                </c:pt>
                <c:pt idx="2030">
                  <c:v>3.3940346628043655E-2</c:v>
                </c:pt>
                <c:pt idx="2031">
                  <c:v>4.3308860775973068E-2</c:v>
                </c:pt>
                <c:pt idx="2032">
                  <c:v>2.5272974629400868E-2</c:v>
                </c:pt>
                <c:pt idx="2033">
                  <c:v>5.3768182877722226E-2</c:v>
                </c:pt>
                <c:pt idx="2034">
                  <c:v>9.2186718292389669E-2</c:v>
                </c:pt>
                <c:pt idx="2035">
                  <c:v>5.6942384840291516E-2</c:v>
                </c:pt>
                <c:pt idx="2036">
                  <c:v>7.5354522311933209E-2</c:v>
                </c:pt>
                <c:pt idx="2037">
                  <c:v>5.5352111555758643E-2</c:v>
                </c:pt>
                <c:pt idx="2038">
                  <c:v>1.1788216365422211E-2</c:v>
                </c:pt>
                <c:pt idx="2039">
                  <c:v>7.5740110011859624E-2</c:v>
                </c:pt>
                <c:pt idx="2040">
                  <c:v>5.9035208919420629E-2</c:v>
                </c:pt>
                <c:pt idx="2041">
                  <c:v>3.3039414989147364E-2</c:v>
                </c:pt>
                <c:pt idx="2042">
                  <c:v>6.7917355379520677E-2</c:v>
                </c:pt>
                <c:pt idx="2043">
                  <c:v>7.9960116032838674E-2</c:v>
                </c:pt>
                <c:pt idx="2044">
                  <c:v>3.0933020098310449E-2</c:v>
                </c:pt>
                <c:pt idx="2045">
                  <c:v>6.935354132148705E-2</c:v>
                </c:pt>
                <c:pt idx="2046">
                  <c:v>6.9160835626794676E-2</c:v>
                </c:pt>
                <c:pt idx="2047">
                  <c:v>3.9222007956827232E-2</c:v>
                </c:pt>
                <c:pt idx="2048">
                  <c:v>4.5001663231156175E-2</c:v>
                </c:pt>
                <c:pt idx="2049">
                  <c:v>2.9450893593807315E-2</c:v>
                </c:pt>
                <c:pt idx="2050">
                  <c:v>4.9795479444404045E-2</c:v>
                </c:pt>
                <c:pt idx="2051">
                  <c:v>4.4773815254751714E-2</c:v>
                </c:pt>
                <c:pt idx="2052">
                  <c:v>6.326272632574953E-2</c:v>
                </c:pt>
                <c:pt idx="2053">
                  <c:v>6.3981807880582192E-2</c:v>
                </c:pt>
                <c:pt idx="2054">
                  <c:v>3.7499951157793698E-2</c:v>
                </c:pt>
                <c:pt idx="2055">
                  <c:v>3.7930381565511817E-2</c:v>
                </c:pt>
                <c:pt idx="2056">
                  <c:v>4.3002216939375504E-2</c:v>
                </c:pt>
                <c:pt idx="2057">
                  <c:v>4.6702030696107455E-2</c:v>
                </c:pt>
                <c:pt idx="2058">
                  <c:v>3.9167251770933109E-2</c:v>
                </c:pt>
                <c:pt idx="2059">
                  <c:v>2.9260923215728096E-2</c:v>
                </c:pt>
                <c:pt idx="2060">
                  <c:v>5.6083852030913817E-2</c:v>
                </c:pt>
                <c:pt idx="2061">
                  <c:v>5.5004329050523104E-2</c:v>
                </c:pt>
                <c:pt idx="2062">
                  <c:v>4.6361565104984404E-2</c:v>
                </c:pt>
                <c:pt idx="2063">
                  <c:v>4.9775726804356157E-2</c:v>
                </c:pt>
                <c:pt idx="2064">
                  <c:v>4.892859469426139E-2</c:v>
                </c:pt>
                <c:pt idx="2065">
                  <c:v>3.5647422650995908E-2</c:v>
                </c:pt>
                <c:pt idx="2066">
                  <c:v>4.3718025879484923E-2</c:v>
                </c:pt>
                <c:pt idx="2067">
                  <c:v>5.2062918489739263E-2</c:v>
                </c:pt>
                <c:pt idx="2068">
                  <c:v>5.2814790939849976E-2</c:v>
                </c:pt>
                <c:pt idx="2069">
                  <c:v>3.4123898956621684E-2</c:v>
                </c:pt>
                <c:pt idx="2070">
                  <c:v>4.3707267092525481E-2</c:v>
                </c:pt>
                <c:pt idx="2071">
                  <c:v>5.7447459591870198E-2</c:v>
                </c:pt>
                <c:pt idx="2072">
                  <c:v>4.4022214782902969E-2</c:v>
                </c:pt>
                <c:pt idx="2073">
                  <c:v>6.8556489017040478E-2</c:v>
                </c:pt>
                <c:pt idx="2074">
                  <c:v>4.8125911779067609E-2</c:v>
                </c:pt>
                <c:pt idx="2075">
                  <c:v>5.4040806856243739E-2</c:v>
                </c:pt>
                <c:pt idx="2076">
                  <c:v>6.2166516806941491E-2</c:v>
                </c:pt>
                <c:pt idx="2077">
                  <c:v>3.3333003059323796E-2</c:v>
                </c:pt>
                <c:pt idx="2078">
                  <c:v>4.3952197023196943E-2</c:v>
                </c:pt>
                <c:pt idx="2079">
                  <c:v>4.6161094205508069E-2</c:v>
                </c:pt>
                <c:pt idx="2080">
                  <c:v>6.4042559083608314E-2</c:v>
                </c:pt>
                <c:pt idx="2081">
                  <c:v>3.8132927143939344E-2</c:v>
                </c:pt>
                <c:pt idx="2082">
                  <c:v>6.5671511908117319E-2</c:v>
                </c:pt>
                <c:pt idx="2083">
                  <c:v>8.5427062486484212E-2</c:v>
                </c:pt>
                <c:pt idx="2084">
                  <c:v>6.8659951108903772E-2</c:v>
                </c:pt>
                <c:pt idx="2085">
                  <c:v>6.2712617042043839E-2</c:v>
                </c:pt>
                <c:pt idx="2086">
                  <c:v>3.7887596074033636E-2</c:v>
                </c:pt>
                <c:pt idx="2087">
                  <c:v>1.2544353322198443E-2</c:v>
                </c:pt>
                <c:pt idx="2088">
                  <c:v>4.7856954833903342E-2</c:v>
                </c:pt>
                <c:pt idx="2089">
                  <c:v>7.9753911438805281E-2</c:v>
                </c:pt>
                <c:pt idx="2090">
                  <c:v>3.5445121593238149E-2</c:v>
                </c:pt>
                <c:pt idx="2091">
                  <c:v>4.2444692461799993E-2</c:v>
                </c:pt>
                <c:pt idx="2092">
                  <c:v>5.6677546388781863E-2</c:v>
                </c:pt>
                <c:pt idx="2093">
                  <c:v>3.002032102739785E-2</c:v>
                </c:pt>
                <c:pt idx="2094">
                  <c:v>5.5331457272660117E-2</c:v>
                </c:pt>
                <c:pt idx="2095">
                  <c:v>3.4039037473839018E-2</c:v>
                </c:pt>
                <c:pt idx="2096">
                  <c:v>6.0421409288999944E-2</c:v>
                </c:pt>
                <c:pt idx="2097">
                  <c:v>4.8282312157573726E-2</c:v>
                </c:pt>
                <c:pt idx="2098">
                  <c:v>2.2915086643859939E-2</c:v>
                </c:pt>
                <c:pt idx="2099">
                  <c:v>6.5349524566353484E-2</c:v>
                </c:pt>
                <c:pt idx="2100">
                  <c:v>6.6248472615484277E-2</c:v>
                </c:pt>
                <c:pt idx="2101">
                  <c:v>5.3284812086105859E-2</c:v>
                </c:pt>
                <c:pt idx="2102">
                  <c:v>2.6504036392469288E-2</c:v>
                </c:pt>
                <c:pt idx="2103">
                  <c:v>4.3055217927986444E-2</c:v>
                </c:pt>
                <c:pt idx="2104">
                  <c:v>1.8476040950111294E-2</c:v>
                </c:pt>
                <c:pt idx="2105">
                  <c:v>9.3279803032469188E-2</c:v>
                </c:pt>
                <c:pt idx="2106">
                  <c:v>6.2105931913821411E-2</c:v>
                </c:pt>
                <c:pt idx="2107">
                  <c:v>7.4075269231782925E-2</c:v>
                </c:pt>
                <c:pt idx="2108">
                  <c:v>4.1474539413334399E-2</c:v>
                </c:pt>
                <c:pt idx="2109">
                  <c:v>4.4537106732679022E-2</c:v>
                </c:pt>
                <c:pt idx="2110">
                  <c:v>8.2574864292813022E-2</c:v>
                </c:pt>
                <c:pt idx="2111">
                  <c:v>3.3442427967217581E-2</c:v>
                </c:pt>
                <c:pt idx="2112">
                  <c:v>3.8697293855409709E-2</c:v>
                </c:pt>
                <c:pt idx="2113">
                  <c:v>4.4257754869410915E-2</c:v>
                </c:pt>
                <c:pt idx="2114">
                  <c:v>3.1423612215641661E-2</c:v>
                </c:pt>
                <c:pt idx="2115">
                  <c:v>5.148100183046006E-2</c:v>
                </c:pt>
                <c:pt idx="2116">
                  <c:v>5.5116138675530557E-2</c:v>
                </c:pt>
                <c:pt idx="2117">
                  <c:v>4.7128775731095557E-2</c:v>
                </c:pt>
                <c:pt idx="2118">
                  <c:v>4.6868136051351622E-2</c:v>
                </c:pt>
                <c:pt idx="2119">
                  <c:v>4.0006898924318024E-2</c:v>
                </c:pt>
                <c:pt idx="2120">
                  <c:v>1.8537413945825088E-2</c:v>
                </c:pt>
                <c:pt idx="2121">
                  <c:v>6.8179932507095975E-2</c:v>
                </c:pt>
                <c:pt idx="2122">
                  <c:v>4.495381018276895E-2</c:v>
                </c:pt>
                <c:pt idx="2123">
                  <c:v>4.9656628561357607E-2</c:v>
                </c:pt>
                <c:pt idx="2124">
                  <c:v>5.1427825052531656E-2</c:v>
                </c:pt>
                <c:pt idx="2125">
                  <c:v>8.1757478087553875E-2</c:v>
                </c:pt>
                <c:pt idx="2126">
                  <c:v>5.3902446255168601E-2</c:v>
                </c:pt>
                <c:pt idx="2127">
                  <c:v>5.5710129694304639E-2</c:v>
                </c:pt>
                <c:pt idx="2128">
                  <c:v>5.7437228666675333E-2</c:v>
                </c:pt>
                <c:pt idx="2129">
                  <c:v>3.6406478646062806E-2</c:v>
                </c:pt>
                <c:pt idx="2130">
                  <c:v>5.1580128777111212E-2</c:v>
                </c:pt>
                <c:pt idx="2131">
                  <c:v>5.7772510282141781E-2</c:v>
                </c:pt>
                <c:pt idx="2132">
                  <c:v>2.8005762870249612E-2</c:v>
                </c:pt>
                <c:pt idx="2133">
                  <c:v>4.275856900977984E-2</c:v>
                </c:pt>
                <c:pt idx="2134">
                  <c:v>7.55073562243464E-2</c:v>
                </c:pt>
                <c:pt idx="2135">
                  <c:v>7.1176455943077394E-2</c:v>
                </c:pt>
                <c:pt idx="2136">
                  <c:v>3.2393470012287762E-2</c:v>
                </c:pt>
                <c:pt idx="2137">
                  <c:v>5.7366874477486063E-2</c:v>
                </c:pt>
                <c:pt idx="2138">
                  <c:v>5.6272400095617958E-2</c:v>
                </c:pt>
                <c:pt idx="2139">
                  <c:v>2.5258843458295044E-2</c:v>
                </c:pt>
                <c:pt idx="2140">
                  <c:v>3.9100729497083486E-2</c:v>
                </c:pt>
                <c:pt idx="2141">
                  <c:v>9.4431992226884087E-2</c:v>
                </c:pt>
                <c:pt idx="2142">
                  <c:v>5.6745195897586476E-2</c:v>
                </c:pt>
                <c:pt idx="2143">
                  <c:v>3.3172066293862157E-2</c:v>
                </c:pt>
                <c:pt idx="2144">
                  <c:v>4.5189768858682366E-2</c:v>
                </c:pt>
                <c:pt idx="2145">
                  <c:v>7.3736807966483492E-2</c:v>
                </c:pt>
                <c:pt idx="2146">
                  <c:v>3.5085322440468053E-2</c:v>
                </c:pt>
                <c:pt idx="2147">
                  <c:v>1.2819317079986847E-2</c:v>
                </c:pt>
                <c:pt idx="2148">
                  <c:v>3.4866940044316008E-2</c:v>
                </c:pt>
                <c:pt idx="2149">
                  <c:v>1.1762796484381999E-2</c:v>
                </c:pt>
                <c:pt idx="2150">
                  <c:v>8.6366602392175307E-2</c:v>
                </c:pt>
                <c:pt idx="2151">
                  <c:v>4.8308390351312153E-2</c:v>
                </c:pt>
                <c:pt idx="2152">
                  <c:v>4.9570905625440864E-2</c:v>
                </c:pt>
                <c:pt idx="2153">
                  <c:v>6.6061116576069084E-2</c:v>
                </c:pt>
                <c:pt idx="2154">
                  <c:v>5.904081980459755E-2</c:v>
                </c:pt>
                <c:pt idx="2155">
                  <c:v>5.0195532736652504E-2</c:v>
                </c:pt>
                <c:pt idx="2156">
                  <c:v>4.621078806691295E-2</c:v>
                </c:pt>
                <c:pt idx="2157">
                  <c:v>2.7163766638737152E-2</c:v>
                </c:pt>
                <c:pt idx="2158">
                  <c:v>3.5931245851273996E-2</c:v>
                </c:pt>
                <c:pt idx="2159">
                  <c:v>5.1112951346257152E-2</c:v>
                </c:pt>
                <c:pt idx="2160">
                  <c:v>2.2272795776201171E-2</c:v>
                </c:pt>
                <c:pt idx="2161">
                  <c:v>2.9057127224355439E-2</c:v>
                </c:pt>
                <c:pt idx="2162">
                  <c:v>4.7013637259044977E-2</c:v>
                </c:pt>
                <c:pt idx="2163">
                  <c:v>6.2567319871887517E-2</c:v>
                </c:pt>
                <c:pt idx="2164">
                  <c:v>5.5742097028438853E-2</c:v>
                </c:pt>
                <c:pt idx="2165">
                  <c:v>5.6369527817040438E-2</c:v>
                </c:pt>
                <c:pt idx="2166">
                  <c:v>7.1258965587074091E-2</c:v>
                </c:pt>
                <c:pt idx="2167">
                  <c:v>4.2090990602780293E-2</c:v>
                </c:pt>
                <c:pt idx="2168">
                  <c:v>2.0351423558072679E-2</c:v>
                </c:pt>
                <c:pt idx="2169">
                  <c:v>1.4047128865670166E-3</c:v>
                </c:pt>
                <c:pt idx="2170">
                  <c:v>6.7270740098263782E-2</c:v>
                </c:pt>
                <c:pt idx="2171">
                  <c:v>6.4149068272312537E-2</c:v>
                </c:pt>
                <c:pt idx="2172">
                  <c:v>4.8994624440575785E-2</c:v>
                </c:pt>
                <c:pt idx="2173">
                  <c:v>6.516589765830344E-2</c:v>
                </c:pt>
                <c:pt idx="2174">
                  <c:v>5.2950138211946107E-2</c:v>
                </c:pt>
                <c:pt idx="2175">
                  <c:v>4.6933674193332164E-2</c:v>
                </c:pt>
                <c:pt idx="2176">
                  <c:v>4.0611999360015139E-2</c:v>
                </c:pt>
                <c:pt idx="2177">
                  <c:v>8.3303818807140856E-2</c:v>
                </c:pt>
                <c:pt idx="2178">
                  <c:v>1.5851110511084177E-2</c:v>
                </c:pt>
                <c:pt idx="2179">
                  <c:v>5.4926979378823237E-2</c:v>
                </c:pt>
                <c:pt idx="2180">
                  <c:v>4.9767945994728252E-2</c:v>
                </c:pt>
                <c:pt idx="2181">
                  <c:v>6.8134092954008824E-2</c:v>
                </c:pt>
                <c:pt idx="2182">
                  <c:v>3.9120860835170745E-2</c:v>
                </c:pt>
                <c:pt idx="2183">
                  <c:v>6.1469003820463053E-2</c:v>
                </c:pt>
                <c:pt idx="2184">
                  <c:v>2.7477642349260367E-2</c:v>
                </c:pt>
                <c:pt idx="2185">
                  <c:v>8.5571050367944906E-2</c:v>
                </c:pt>
                <c:pt idx="2186">
                  <c:v>7.6857762339831964E-2</c:v>
                </c:pt>
                <c:pt idx="2187">
                  <c:v>3.6163809441438155E-2</c:v>
                </c:pt>
                <c:pt idx="2188">
                  <c:v>6.1345947306434112E-2</c:v>
                </c:pt>
                <c:pt idx="2189">
                  <c:v>6.046198240745318E-2</c:v>
                </c:pt>
                <c:pt idx="2190">
                  <c:v>2.7527677614705259E-2</c:v>
                </c:pt>
                <c:pt idx="2191">
                  <c:v>2.4849434517947577E-2</c:v>
                </c:pt>
                <c:pt idx="2192">
                  <c:v>5.3279354030256187E-2</c:v>
                </c:pt>
                <c:pt idx="2193">
                  <c:v>5.3863631118087563E-2</c:v>
                </c:pt>
                <c:pt idx="2194">
                  <c:v>7.1069671860175321E-2</c:v>
                </c:pt>
                <c:pt idx="2195">
                  <c:v>4.0981273069325475E-2</c:v>
                </c:pt>
                <c:pt idx="2196">
                  <c:v>6.3093896929733218E-2</c:v>
                </c:pt>
                <c:pt idx="2197">
                  <c:v>3.5733087558875831E-2</c:v>
                </c:pt>
                <c:pt idx="2198">
                  <c:v>7.3619452735631585E-2</c:v>
                </c:pt>
                <c:pt idx="2199">
                  <c:v>6.7410401225896172E-2</c:v>
                </c:pt>
                <c:pt idx="2200">
                  <c:v>6.3284867913065146E-2</c:v>
                </c:pt>
                <c:pt idx="2201">
                  <c:v>3.3699146063777496E-2</c:v>
                </c:pt>
                <c:pt idx="2202">
                  <c:v>1.1064951136769918E-2</c:v>
                </c:pt>
                <c:pt idx="2203">
                  <c:v>5.813685459673068E-2</c:v>
                </c:pt>
                <c:pt idx="2204">
                  <c:v>4.0197809931324158E-2</c:v>
                </c:pt>
                <c:pt idx="2205">
                  <c:v>6.6129053433876289E-2</c:v>
                </c:pt>
                <c:pt idx="2206">
                  <c:v>4.6509595861484565E-2</c:v>
                </c:pt>
                <c:pt idx="2207">
                  <c:v>4.9527875907930674E-2</c:v>
                </c:pt>
                <c:pt idx="2208">
                  <c:v>5.8021768795645495E-2</c:v>
                </c:pt>
                <c:pt idx="2209">
                  <c:v>6.1174114087081122E-3</c:v>
                </c:pt>
                <c:pt idx="2210">
                  <c:v>5.851960400708639E-2</c:v>
                </c:pt>
                <c:pt idx="2211">
                  <c:v>7.4955022017684031E-2</c:v>
                </c:pt>
                <c:pt idx="2212">
                  <c:v>4.6598925512474465E-2</c:v>
                </c:pt>
                <c:pt idx="2213">
                  <c:v>7.4898980472299453E-2</c:v>
                </c:pt>
                <c:pt idx="2214">
                  <c:v>3.5627820216105888E-2</c:v>
                </c:pt>
                <c:pt idx="2215">
                  <c:v>2.3289694989519216E-2</c:v>
                </c:pt>
                <c:pt idx="2216">
                  <c:v>6.1422349387223796E-2</c:v>
                </c:pt>
                <c:pt idx="2217">
                  <c:v>3.9179556675442484E-2</c:v>
                </c:pt>
                <c:pt idx="2218">
                  <c:v>2.0176622916655229E-2</c:v>
                </c:pt>
                <c:pt idx="2219">
                  <c:v>4.5026226262619706E-2</c:v>
                </c:pt>
                <c:pt idx="2220">
                  <c:v>6.4454234325981102E-2</c:v>
                </c:pt>
                <c:pt idx="2221">
                  <c:v>0.10011688575697605</c:v>
                </c:pt>
                <c:pt idx="2222">
                  <c:v>7.0126545241600585E-2</c:v>
                </c:pt>
                <c:pt idx="2223">
                  <c:v>4.3841173457082633E-2</c:v>
                </c:pt>
                <c:pt idx="2224">
                  <c:v>3.4299535931220537E-2</c:v>
                </c:pt>
                <c:pt idx="2225">
                  <c:v>7.6350657951613277E-2</c:v>
                </c:pt>
                <c:pt idx="2226">
                  <c:v>7.6749035243645597E-2</c:v>
                </c:pt>
                <c:pt idx="2227">
                  <c:v>6.522691235904049E-2</c:v>
                </c:pt>
                <c:pt idx="2228">
                  <c:v>7.8895058344837649E-2</c:v>
                </c:pt>
                <c:pt idx="2229">
                  <c:v>6.0416208680414252E-2</c:v>
                </c:pt>
                <c:pt idx="2230">
                  <c:v>4.5361181935261952E-2</c:v>
                </c:pt>
                <c:pt idx="2231">
                  <c:v>2.3835089737225201E-2</c:v>
                </c:pt>
                <c:pt idx="2232">
                  <c:v>5.6822432739808526E-2</c:v>
                </c:pt>
                <c:pt idx="2233">
                  <c:v>8.547903264213319E-2</c:v>
                </c:pt>
                <c:pt idx="2234">
                  <c:v>4.1125398366618465E-2</c:v>
                </c:pt>
                <c:pt idx="2235">
                  <c:v>6.1593336957745687E-2</c:v>
                </c:pt>
                <c:pt idx="2236">
                  <c:v>4.5995993618507425E-2</c:v>
                </c:pt>
                <c:pt idx="2237">
                  <c:v>3.95876944597916E-2</c:v>
                </c:pt>
                <c:pt idx="2238">
                  <c:v>5.1970271709396165E-2</c:v>
                </c:pt>
                <c:pt idx="2239">
                  <c:v>4.8257648853924473E-2</c:v>
                </c:pt>
                <c:pt idx="2240">
                  <c:v>3.3609282923522776E-2</c:v>
                </c:pt>
                <c:pt idx="2241">
                  <c:v>7.3292025605454475E-2</c:v>
                </c:pt>
                <c:pt idx="2242">
                  <c:v>6.2945723349781602E-2</c:v>
                </c:pt>
                <c:pt idx="2243">
                  <c:v>4.8173228085911568E-2</c:v>
                </c:pt>
                <c:pt idx="2244">
                  <c:v>5.0947057384219951E-2</c:v>
                </c:pt>
                <c:pt idx="2245">
                  <c:v>4.5864335426106684E-2</c:v>
                </c:pt>
                <c:pt idx="2246">
                  <c:v>3.7301192328794364E-2</c:v>
                </c:pt>
                <c:pt idx="2247">
                  <c:v>4.8124416579541252E-2</c:v>
                </c:pt>
                <c:pt idx="2248">
                  <c:v>2.5450953618987415E-2</c:v>
                </c:pt>
                <c:pt idx="2249">
                  <c:v>7.9359919630417525E-2</c:v>
                </c:pt>
                <c:pt idx="2250">
                  <c:v>6.40684438865885E-2</c:v>
                </c:pt>
                <c:pt idx="2251">
                  <c:v>3.1829962635420039E-2</c:v>
                </c:pt>
                <c:pt idx="2252">
                  <c:v>4.3176565313816584E-2</c:v>
                </c:pt>
                <c:pt idx="2253">
                  <c:v>6.0081938764771969E-2</c:v>
                </c:pt>
                <c:pt idx="2254">
                  <c:v>7.1438608130390796E-2</c:v>
                </c:pt>
                <c:pt idx="2255">
                  <c:v>7.8670035774142638E-2</c:v>
                </c:pt>
                <c:pt idx="2256">
                  <c:v>5.4708575821313193E-2</c:v>
                </c:pt>
                <c:pt idx="2257">
                  <c:v>4.4068598128711306E-2</c:v>
                </c:pt>
                <c:pt idx="2258">
                  <c:v>2.9868510595083553E-2</c:v>
                </c:pt>
                <c:pt idx="2259">
                  <c:v>3.2178057827827233E-2</c:v>
                </c:pt>
                <c:pt idx="2260">
                  <c:v>4.4399504000006473E-2</c:v>
                </c:pt>
                <c:pt idx="2261">
                  <c:v>4.3911588755083775E-2</c:v>
                </c:pt>
                <c:pt idx="2262">
                  <c:v>2.8292428104553791E-2</c:v>
                </c:pt>
                <c:pt idx="2263">
                  <c:v>4.2465003480057439E-2</c:v>
                </c:pt>
                <c:pt idx="2264">
                  <c:v>6.25845361632619E-2</c:v>
                </c:pt>
                <c:pt idx="2265">
                  <c:v>6.2828177521253414E-2</c:v>
                </c:pt>
                <c:pt idx="2266">
                  <c:v>3.1071315558563517E-2</c:v>
                </c:pt>
                <c:pt idx="2267">
                  <c:v>5.4977384939727425E-2</c:v>
                </c:pt>
                <c:pt idx="2268">
                  <c:v>7.5920805121938439E-2</c:v>
                </c:pt>
                <c:pt idx="2269">
                  <c:v>2.0099415389853353E-2</c:v>
                </c:pt>
                <c:pt idx="2270">
                  <c:v>2.0914684646053283E-2</c:v>
                </c:pt>
                <c:pt idx="2271">
                  <c:v>3.745698526714164E-2</c:v>
                </c:pt>
                <c:pt idx="2272">
                  <c:v>5.1453414812458298E-2</c:v>
                </c:pt>
                <c:pt idx="2273">
                  <c:v>7.5830135403555987E-2</c:v>
                </c:pt>
                <c:pt idx="2274">
                  <c:v>5.6310512349926817E-2</c:v>
                </c:pt>
                <c:pt idx="2275">
                  <c:v>4.4763640902269919E-2</c:v>
                </c:pt>
                <c:pt idx="2276">
                  <c:v>6.7526137245741191E-2</c:v>
                </c:pt>
                <c:pt idx="2277">
                  <c:v>1.5504132820915006E-2</c:v>
                </c:pt>
                <c:pt idx="2278">
                  <c:v>4.7690612042284974E-2</c:v>
                </c:pt>
                <c:pt idx="2279">
                  <c:v>3.4606607407174722E-2</c:v>
                </c:pt>
                <c:pt idx="2280">
                  <c:v>3.1256491406939035E-2</c:v>
                </c:pt>
                <c:pt idx="2281">
                  <c:v>4.4976005842645939E-2</c:v>
                </c:pt>
                <c:pt idx="2282">
                  <c:v>5.3394238685030293E-2</c:v>
                </c:pt>
                <c:pt idx="2283">
                  <c:v>8.8170261187836996E-2</c:v>
                </c:pt>
                <c:pt idx="2284">
                  <c:v>5.6172322747835263E-2</c:v>
                </c:pt>
                <c:pt idx="2285">
                  <c:v>6.2242141011286639E-2</c:v>
                </c:pt>
                <c:pt idx="2286">
                  <c:v>5.8789584751759966E-2</c:v>
                </c:pt>
                <c:pt idx="2287">
                  <c:v>2.318587686912793E-2</c:v>
                </c:pt>
                <c:pt idx="2288">
                  <c:v>5.3225061652907024E-2</c:v>
                </c:pt>
                <c:pt idx="2289">
                  <c:v>7.6617651642844453E-2</c:v>
                </c:pt>
                <c:pt idx="2290">
                  <c:v>6.3340225238107228E-2</c:v>
                </c:pt>
                <c:pt idx="2291">
                  <c:v>7.7458287494786338E-2</c:v>
                </c:pt>
                <c:pt idx="2292">
                  <c:v>3.4064112574039906E-2</c:v>
                </c:pt>
                <c:pt idx="2293">
                  <c:v>3.3809964656328573E-2</c:v>
                </c:pt>
                <c:pt idx="2294">
                  <c:v>4.1445358217584438E-2</c:v>
                </c:pt>
                <c:pt idx="2295">
                  <c:v>3.6958002993208949E-2</c:v>
                </c:pt>
                <c:pt idx="2296">
                  <c:v>6.6013462502588244E-2</c:v>
                </c:pt>
                <c:pt idx="2297">
                  <c:v>4.9981504664859289E-2</c:v>
                </c:pt>
                <c:pt idx="2298">
                  <c:v>1.7906484564588321E-2</c:v>
                </c:pt>
                <c:pt idx="2299">
                  <c:v>5.3731869295657625E-2</c:v>
                </c:pt>
                <c:pt idx="2300">
                  <c:v>6.1582476959570809E-2</c:v>
                </c:pt>
                <c:pt idx="2301">
                  <c:v>4.9688963258166657E-2</c:v>
                </c:pt>
                <c:pt idx="2302">
                  <c:v>5.8022867871221406E-2</c:v>
                </c:pt>
                <c:pt idx="2303">
                  <c:v>3.1961032485710195E-2</c:v>
                </c:pt>
                <c:pt idx="2304">
                  <c:v>5.7413200278965904E-2</c:v>
                </c:pt>
                <c:pt idx="2305">
                  <c:v>3.2457500471896661E-2</c:v>
                </c:pt>
                <c:pt idx="2306">
                  <c:v>4.509490639579361E-2</c:v>
                </c:pt>
                <c:pt idx="2307">
                  <c:v>6.1961190048190673E-2</c:v>
                </c:pt>
                <c:pt idx="2308">
                  <c:v>4.4595193522672438E-2</c:v>
                </c:pt>
                <c:pt idx="2309">
                  <c:v>3.3989195958780805E-2</c:v>
                </c:pt>
                <c:pt idx="2310">
                  <c:v>4.8184205046905543E-2</c:v>
                </c:pt>
                <c:pt idx="2311">
                  <c:v>4.6715634266540962E-2</c:v>
                </c:pt>
                <c:pt idx="2312">
                  <c:v>4.8610713470338907E-2</c:v>
                </c:pt>
                <c:pt idx="2313">
                  <c:v>5.8640036110197746E-2</c:v>
                </c:pt>
                <c:pt idx="2314">
                  <c:v>8.9059147640961844E-2</c:v>
                </c:pt>
                <c:pt idx="2315">
                  <c:v>6.5105007753051891E-2</c:v>
                </c:pt>
                <c:pt idx="2316">
                  <c:v>4.5985320225459037E-2</c:v>
                </c:pt>
                <c:pt idx="2317">
                  <c:v>4.3076227739016315E-2</c:v>
                </c:pt>
                <c:pt idx="2318">
                  <c:v>4.3380746249466667E-2</c:v>
                </c:pt>
                <c:pt idx="2319">
                  <c:v>4.7781977673202469E-2</c:v>
                </c:pt>
                <c:pt idx="2320">
                  <c:v>6.6979177312475879E-2</c:v>
                </c:pt>
                <c:pt idx="2321">
                  <c:v>6.9973815852418936E-2</c:v>
                </c:pt>
                <c:pt idx="2322">
                  <c:v>2.3134970633147733E-2</c:v>
                </c:pt>
                <c:pt idx="2323">
                  <c:v>3.9942156170485354E-2</c:v>
                </c:pt>
                <c:pt idx="2324">
                  <c:v>5.9986816269961274E-2</c:v>
                </c:pt>
                <c:pt idx="2325">
                  <c:v>3.0811845330118937E-2</c:v>
                </c:pt>
                <c:pt idx="2326">
                  <c:v>4.2120548020455784E-2</c:v>
                </c:pt>
                <c:pt idx="2327">
                  <c:v>1.100261895270388E-2</c:v>
                </c:pt>
                <c:pt idx="2328">
                  <c:v>6.5583814371050847E-2</c:v>
                </c:pt>
                <c:pt idx="2329">
                  <c:v>4.7077638603376826E-2</c:v>
                </c:pt>
                <c:pt idx="2330">
                  <c:v>8.5570763858764387E-2</c:v>
                </c:pt>
                <c:pt idx="2331">
                  <c:v>4.1255431373843354E-2</c:v>
                </c:pt>
                <c:pt idx="2332">
                  <c:v>3.964575123209807E-2</c:v>
                </c:pt>
                <c:pt idx="2333">
                  <c:v>5.9597018653657879E-2</c:v>
                </c:pt>
                <c:pt idx="2334">
                  <c:v>7.4964296912911565E-2</c:v>
                </c:pt>
                <c:pt idx="2335">
                  <c:v>8.9601104584804664E-2</c:v>
                </c:pt>
                <c:pt idx="2336">
                  <c:v>9.9631880282878477E-2</c:v>
                </c:pt>
                <c:pt idx="2337">
                  <c:v>8.9428200730708979E-2</c:v>
                </c:pt>
                <c:pt idx="2338">
                  <c:v>4.2216625860856283E-2</c:v>
                </c:pt>
                <c:pt idx="2339">
                  <c:v>4.7253208755464016E-2</c:v>
                </c:pt>
                <c:pt idx="2340">
                  <c:v>3.2040711675822731E-2</c:v>
                </c:pt>
                <c:pt idx="2341">
                  <c:v>4.3862320613868272E-2</c:v>
                </c:pt>
                <c:pt idx="2342">
                  <c:v>6.4910477688380208E-2</c:v>
                </c:pt>
                <c:pt idx="2343">
                  <c:v>1.9063785756969015E-2</c:v>
                </c:pt>
                <c:pt idx="2344">
                  <c:v>3.499040133558784E-2</c:v>
                </c:pt>
                <c:pt idx="2345">
                  <c:v>4.1531626451090931E-2</c:v>
                </c:pt>
                <c:pt idx="2346">
                  <c:v>6.6984464642045577E-2</c:v>
                </c:pt>
                <c:pt idx="2347">
                  <c:v>4.0979087773651418E-2</c:v>
                </c:pt>
                <c:pt idx="2348">
                  <c:v>4.1574205722546609E-2</c:v>
                </c:pt>
                <c:pt idx="2349">
                  <c:v>4.4381810659394005E-2</c:v>
                </c:pt>
                <c:pt idx="2350">
                  <c:v>6.4657084513642632E-2</c:v>
                </c:pt>
                <c:pt idx="2351">
                  <c:v>9.1207446070216219E-2</c:v>
                </c:pt>
                <c:pt idx="2352">
                  <c:v>2.8561019660632903E-2</c:v>
                </c:pt>
                <c:pt idx="2353">
                  <c:v>5.5126477751637204E-2</c:v>
                </c:pt>
                <c:pt idx="2354">
                  <c:v>5.5770219037579505E-2</c:v>
                </c:pt>
                <c:pt idx="2355">
                  <c:v>2.7508670592217122E-2</c:v>
                </c:pt>
                <c:pt idx="2356">
                  <c:v>5.8987075989008458E-2</c:v>
                </c:pt>
                <c:pt idx="2357">
                  <c:v>3.5626151551141405E-2</c:v>
                </c:pt>
                <c:pt idx="2358">
                  <c:v>8.5730329252337895E-2</c:v>
                </c:pt>
                <c:pt idx="2359">
                  <c:v>4.4864892431919434E-2</c:v>
                </c:pt>
                <c:pt idx="2360">
                  <c:v>5.6102889898465569E-2</c:v>
                </c:pt>
                <c:pt idx="2361">
                  <c:v>4.7624044944455823E-2</c:v>
                </c:pt>
                <c:pt idx="2362">
                  <c:v>6.718002926801056E-2</c:v>
                </c:pt>
                <c:pt idx="2363">
                  <c:v>3.3091277767830607E-2</c:v>
                </c:pt>
                <c:pt idx="2364">
                  <c:v>6.3277934882165904E-2</c:v>
                </c:pt>
                <c:pt idx="2365">
                  <c:v>7.5128578727652939E-2</c:v>
                </c:pt>
                <c:pt idx="2366">
                  <c:v>2.6722057550785938E-2</c:v>
                </c:pt>
                <c:pt idx="2367">
                  <c:v>2.1042096745526928E-2</c:v>
                </c:pt>
                <c:pt idx="2368">
                  <c:v>3.7055535359231978E-2</c:v>
                </c:pt>
                <c:pt idx="2369">
                  <c:v>4.5005077833638496E-2</c:v>
                </c:pt>
                <c:pt idx="2370">
                  <c:v>4.9318710530259824E-2</c:v>
                </c:pt>
                <c:pt idx="2371">
                  <c:v>6.5103828318362478E-2</c:v>
                </c:pt>
                <c:pt idx="2372">
                  <c:v>4.7728892076397494E-2</c:v>
                </c:pt>
                <c:pt idx="2373">
                  <c:v>8.2232866095142104E-2</c:v>
                </c:pt>
                <c:pt idx="2374">
                  <c:v>-5.4431368045370632E-3</c:v>
                </c:pt>
                <c:pt idx="2375">
                  <c:v>3.5364790797951018E-2</c:v>
                </c:pt>
                <c:pt idx="2376">
                  <c:v>3.4178934056434573E-2</c:v>
                </c:pt>
                <c:pt idx="2377">
                  <c:v>5.5527893080861701E-2</c:v>
                </c:pt>
                <c:pt idx="2378">
                  <c:v>4.6076536974736904E-2</c:v>
                </c:pt>
                <c:pt idx="2379">
                  <c:v>4.0526071393882396E-2</c:v>
                </c:pt>
                <c:pt idx="2380">
                  <c:v>3.894201777570061E-2</c:v>
                </c:pt>
                <c:pt idx="2381">
                  <c:v>3.9281777460161427E-2</c:v>
                </c:pt>
                <c:pt idx="2382">
                  <c:v>5.8326952707219909E-2</c:v>
                </c:pt>
                <c:pt idx="2383">
                  <c:v>5.8262973262259626E-2</c:v>
                </c:pt>
                <c:pt idx="2384">
                  <c:v>3.0504299156309755E-2</c:v>
                </c:pt>
                <c:pt idx="2385">
                  <c:v>7.195680978864849E-2</c:v>
                </c:pt>
                <c:pt idx="2386">
                  <c:v>2.9732540697738896E-2</c:v>
                </c:pt>
                <c:pt idx="2387">
                  <c:v>9.1589415337093638E-2</c:v>
                </c:pt>
                <c:pt idx="2388">
                  <c:v>8.3839618059480869E-2</c:v>
                </c:pt>
                <c:pt idx="2389">
                  <c:v>3.1073809125847229E-2</c:v>
                </c:pt>
                <c:pt idx="2390">
                  <c:v>7.5821723220789283E-2</c:v>
                </c:pt>
                <c:pt idx="2391">
                  <c:v>2.536118849627822E-2</c:v>
                </c:pt>
                <c:pt idx="2392">
                  <c:v>2.0495370220220521E-2</c:v>
                </c:pt>
                <c:pt idx="2393">
                  <c:v>6.1169544336825421E-2</c:v>
                </c:pt>
                <c:pt idx="2394">
                  <c:v>5.9920588915872181E-2</c:v>
                </c:pt>
                <c:pt idx="2395">
                  <c:v>7.9492001059088463E-2</c:v>
                </c:pt>
                <c:pt idx="2396">
                  <c:v>5.8948253218194829E-2</c:v>
                </c:pt>
                <c:pt idx="2397">
                  <c:v>3.2277558958329899E-2</c:v>
                </c:pt>
                <c:pt idx="2398">
                  <c:v>3.6426871674929862E-2</c:v>
                </c:pt>
                <c:pt idx="2399">
                  <c:v>6.8224167573685435E-2</c:v>
                </c:pt>
                <c:pt idx="2400">
                  <c:v>5.0116388590716821E-2</c:v>
                </c:pt>
                <c:pt idx="2401">
                  <c:v>3.3489298972222803E-2</c:v>
                </c:pt>
                <c:pt idx="2402">
                  <c:v>5.4564426488955431E-2</c:v>
                </c:pt>
                <c:pt idx="2403">
                  <c:v>1.741710272799879E-2</c:v>
                </c:pt>
                <c:pt idx="2404">
                  <c:v>5.7570968677715745E-2</c:v>
                </c:pt>
                <c:pt idx="2405">
                  <c:v>2.991220168893266E-2</c:v>
                </c:pt>
                <c:pt idx="2406">
                  <c:v>3.8469656338830399E-2</c:v>
                </c:pt>
                <c:pt idx="2407">
                  <c:v>5.1977767978733797E-2</c:v>
                </c:pt>
                <c:pt idx="2408">
                  <c:v>7.6698459059947877E-2</c:v>
                </c:pt>
                <c:pt idx="2409">
                  <c:v>4.7673253635060114E-2</c:v>
                </c:pt>
                <c:pt idx="2410">
                  <c:v>3.2833859859277503E-2</c:v>
                </c:pt>
                <c:pt idx="2411">
                  <c:v>2.0309212013825795E-2</c:v>
                </c:pt>
                <c:pt idx="2412">
                  <c:v>2.7334171871216562E-2</c:v>
                </c:pt>
                <c:pt idx="2413">
                  <c:v>6.0310272644263752E-2</c:v>
                </c:pt>
                <c:pt idx="2414">
                  <c:v>3.6774240384481016E-2</c:v>
                </c:pt>
                <c:pt idx="2415">
                  <c:v>6.2590686408369622E-2</c:v>
                </c:pt>
                <c:pt idx="2416">
                  <c:v>4.6228511359587277E-2</c:v>
                </c:pt>
                <c:pt idx="2417">
                  <c:v>4.1614970003832463E-2</c:v>
                </c:pt>
                <c:pt idx="2418">
                  <c:v>3.1268624829235397E-2</c:v>
                </c:pt>
                <c:pt idx="2419">
                  <c:v>4.8943839091431823E-2</c:v>
                </c:pt>
                <c:pt idx="2420">
                  <c:v>1.1325080409162469E-2</c:v>
                </c:pt>
                <c:pt idx="2421">
                  <c:v>5.1537609107633997E-2</c:v>
                </c:pt>
                <c:pt idx="2422">
                  <c:v>6.7508015187332931E-2</c:v>
                </c:pt>
                <c:pt idx="2423">
                  <c:v>6.7051738470123079E-2</c:v>
                </c:pt>
                <c:pt idx="2424">
                  <c:v>1.8149139640713519E-2</c:v>
                </c:pt>
                <c:pt idx="2425">
                  <c:v>3.229908916184443E-2</c:v>
                </c:pt>
                <c:pt idx="2426">
                  <c:v>4.7445589569229341E-2</c:v>
                </c:pt>
                <c:pt idx="2427">
                  <c:v>7.8467235764339865E-2</c:v>
                </c:pt>
                <c:pt idx="2428">
                  <c:v>7.0088877713864683E-2</c:v>
                </c:pt>
                <c:pt idx="2429">
                  <c:v>2.5882413105950353E-2</c:v>
                </c:pt>
                <c:pt idx="2430">
                  <c:v>5.7830788716918879E-2</c:v>
                </c:pt>
                <c:pt idx="2431">
                  <c:v>3.0567583146370259E-2</c:v>
                </c:pt>
                <c:pt idx="2432">
                  <c:v>5.3098922651071662E-2</c:v>
                </c:pt>
                <c:pt idx="2433">
                  <c:v>7.442600774414368E-2</c:v>
                </c:pt>
                <c:pt idx="2434">
                  <c:v>6.2551514993849922E-2</c:v>
                </c:pt>
                <c:pt idx="2435">
                  <c:v>2.3893572080608938E-2</c:v>
                </c:pt>
                <c:pt idx="2436">
                  <c:v>5.9540070192636879E-2</c:v>
                </c:pt>
                <c:pt idx="2437">
                  <c:v>7.0353439062265516E-2</c:v>
                </c:pt>
                <c:pt idx="2438">
                  <c:v>4.0464349355882112E-2</c:v>
                </c:pt>
                <c:pt idx="2439">
                  <c:v>5.1411441649361428E-2</c:v>
                </c:pt>
                <c:pt idx="2440">
                  <c:v>5.4932347625740896E-2</c:v>
                </c:pt>
                <c:pt idx="2441">
                  <c:v>6.2016526848517439E-2</c:v>
                </c:pt>
                <c:pt idx="2442">
                  <c:v>6.8912241571843807E-2</c:v>
                </c:pt>
                <c:pt idx="2443">
                  <c:v>4.6335608342989776E-2</c:v>
                </c:pt>
                <c:pt idx="2444">
                  <c:v>3.2821712789333213E-2</c:v>
                </c:pt>
                <c:pt idx="2445">
                  <c:v>3.4149744304192486E-2</c:v>
                </c:pt>
                <c:pt idx="2446">
                  <c:v>2.1447903353403963E-2</c:v>
                </c:pt>
                <c:pt idx="2447">
                  <c:v>9.1867473469435051E-2</c:v>
                </c:pt>
                <c:pt idx="2448">
                  <c:v>4.6339359772260169E-2</c:v>
                </c:pt>
                <c:pt idx="2449">
                  <c:v>1.8033276898761857E-2</c:v>
                </c:pt>
                <c:pt idx="2450">
                  <c:v>4.5488621916278671E-2</c:v>
                </c:pt>
                <c:pt idx="2451">
                  <c:v>3.9340999750423489E-2</c:v>
                </c:pt>
                <c:pt idx="2452">
                  <c:v>4.6282208027363769E-2</c:v>
                </c:pt>
                <c:pt idx="2453">
                  <c:v>7.3467290153455073E-2</c:v>
                </c:pt>
                <c:pt idx="2454">
                  <c:v>5.1031032304182572E-2</c:v>
                </c:pt>
                <c:pt idx="2455">
                  <c:v>1.7496543905861139E-2</c:v>
                </c:pt>
                <c:pt idx="2456">
                  <c:v>4.9430345136280196E-2</c:v>
                </c:pt>
                <c:pt idx="2457">
                  <c:v>4.7166663918389556E-2</c:v>
                </c:pt>
                <c:pt idx="2458">
                  <c:v>4.3655875406795941E-2</c:v>
                </c:pt>
                <c:pt idx="2459">
                  <c:v>5.6942017363883907E-2</c:v>
                </c:pt>
                <c:pt idx="2460">
                  <c:v>3.5951959140298195E-2</c:v>
                </c:pt>
                <c:pt idx="2461">
                  <c:v>8.195128088083703E-2</c:v>
                </c:pt>
                <c:pt idx="2462">
                  <c:v>6.5505187675113069E-2</c:v>
                </c:pt>
                <c:pt idx="2463">
                  <c:v>6.5438746047254637E-2</c:v>
                </c:pt>
                <c:pt idx="2464">
                  <c:v>4.534501581021777E-2</c:v>
                </c:pt>
                <c:pt idx="2465">
                  <c:v>4.2559044930506357E-2</c:v>
                </c:pt>
                <c:pt idx="2466">
                  <c:v>1.5555199513619278E-2</c:v>
                </c:pt>
                <c:pt idx="2467">
                  <c:v>7.8793908742278179E-2</c:v>
                </c:pt>
                <c:pt idx="2468">
                  <c:v>3.2461472253785928E-2</c:v>
                </c:pt>
                <c:pt idx="2469">
                  <c:v>5.5055653631437662E-2</c:v>
                </c:pt>
                <c:pt idx="2470">
                  <c:v>4.9598908722654877E-2</c:v>
                </c:pt>
                <c:pt idx="2471">
                  <c:v>1.2476486674258491E-2</c:v>
                </c:pt>
                <c:pt idx="2472">
                  <c:v>3.2922957000584979E-2</c:v>
                </c:pt>
                <c:pt idx="2473">
                  <c:v>2.1110227621339184E-2</c:v>
                </c:pt>
                <c:pt idx="2474">
                  <c:v>4.0213772706064133E-2</c:v>
                </c:pt>
                <c:pt idx="2475">
                  <c:v>1.7290152401757963E-2</c:v>
                </c:pt>
                <c:pt idx="2476">
                  <c:v>1.784182512376592E-2</c:v>
                </c:pt>
                <c:pt idx="2477">
                  <c:v>7.0096325043278562E-2</c:v>
                </c:pt>
                <c:pt idx="2478">
                  <c:v>3.0674792065175371E-2</c:v>
                </c:pt>
                <c:pt idx="2479">
                  <c:v>3.7808008258147063E-2</c:v>
                </c:pt>
                <c:pt idx="2480">
                  <c:v>3.7622178053557553E-2</c:v>
                </c:pt>
                <c:pt idx="2481">
                  <c:v>6.5048921715594399E-2</c:v>
                </c:pt>
                <c:pt idx="2482">
                  <c:v>2.9636652620056436E-2</c:v>
                </c:pt>
                <c:pt idx="2483">
                  <c:v>4.8863786053360531E-2</c:v>
                </c:pt>
                <c:pt idx="2484">
                  <c:v>3.5744999128484667E-2</c:v>
                </c:pt>
                <c:pt idx="2485">
                  <c:v>3.39074017537008E-2</c:v>
                </c:pt>
                <c:pt idx="2486">
                  <c:v>7.6563616556954095E-2</c:v>
                </c:pt>
                <c:pt idx="2487">
                  <c:v>5.8443338365947839E-2</c:v>
                </c:pt>
                <c:pt idx="2488">
                  <c:v>4.7773291643924243E-2</c:v>
                </c:pt>
                <c:pt idx="2489">
                  <c:v>4.4421188858185134E-2</c:v>
                </c:pt>
                <c:pt idx="2490">
                  <c:v>2.0603747893333441E-2</c:v>
                </c:pt>
                <c:pt idx="2491">
                  <c:v>3.0764487467897506E-2</c:v>
                </c:pt>
                <c:pt idx="2492">
                  <c:v>3.045953181494937E-2</c:v>
                </c:pt>
                <c:pt idx="2493">
                  <c:v>5.1638449001509212E-2</c:v>
                </c:pt>
                <c:pt idx="2494">
                  <c:v>2.8446681943247509E-2</c:v>
                </c:pt>
                <c:pt idx="2495">
                  <c:v>5.9018774393477136E-2</c:v>
                </c:pt>
                <c:pt idx="2496">
                  <c:v>3.6800637255130136E-2</c:v>
                </c:pt>
                <c:pt idx="2497">
                  <c:v>9.5942675719619785E-2</c:v>
                </c:pt>
                <c:pt idx="2498">
                  <c:v>7.9321164985422216E-2</c:v>
                </c:pt>
                <c:pt idx="2499">
                  <c:v>9.5737256504182688E-2</c:v>
                </c:pt>
              </c:numCache>
            </c:numRef>
          </c:xVal>
          <c:yVal>
            <c:numRef>
              <c:f>'Data ellipses'!$B$4:$B$2503</c:f>
              <c:numCache>
                <c:formatCode>_-* #,##0.00_-;\-* #,##0.00_-;_-* "-"??_-;_-@_-</c:formatCode>
                <c:ptCount val="2500"/>
                <c:pt idx="0">
                  <c:v>-2346.6179744244046</c:v>
                </c:pt>
                <c:pt idx="1">
                  <c:v>-666.27404909753477</c:v>
                </c:pt>
                <c:pt idx="2">
                  <c:v>-2097.3832817201028</c:v>
                </c:pt>
                <c:pt idx="3">
                  <c:v>72.002390471723629</c:v>
                </c:pt>
                <c:pt idx="4">
                  <c:v>-2396.7765715950754</c:v>
                </c:pt>
                <c:pt idx="5">
                  <c:v>-1637.205713675673</c:v>
                </c:pt>
                <c:pt idx="6">
                  <c:v>-719.37088373194729</c:v>
                </c:pt>
                <c:pt idx="7">
                  <c:v>-1364.0213196373925</c:v>
                </c:pt>
                <c:pt idx="8">
                  <c:v>-3268.40129204287</c:v>
                </c:pt>
                <c:pt idx="9">
                  <c:v>-2874.3101145586697</c:v>
                </c:pt>
                <c:pt idx="10">
                  <c:v>-2035.8202925947835</c:v>
                </c:pt>
                <c:pt idx="11">
                  <c:v>-2230.7048808159052</c:v>
                </c:pt>
                <c:pt idx="12">
                  <c:v>-1676.7273003566743</c:v>
                </c:pt>
                <c:pt idx="13">
                  <c:v>-1856.4094963311472</c:v>
                </c:pt>
                <c:pt idx="14">
                  <c:v>-1316.8577664152699</c:v>
                </c:pt>
                <c:pt idx="15">
                  <c:v>-1949.2173897025832</c:v>
                </c:pt>
                <c:pt idx="16">
                  <c:v>-1373.9145065233479</c:v>
                </c:pt>
                <c:pt idx="17">
                  <c:v>-2052.8889820718741</c:v>
                </c:pt>
                <c:pt idx="18">
                  <c:v>-746.78202479611627</c:v>
                </c:pt>
                <c:pt idx="19">
                  <c:v>-2374.4112356409578</c:v>
                </c:pt>
                <c:pt idx="20">
                  <c:v>-1678.2706366707444</c:v>
                </c:pt>
                <c:pt idx="21">
                  <c:v>123.49235124764982</c:v>
                </c:pt>
                <c:pt idx="22">
                  <c:v>-1314.4530895980306</c:v>
                </c:pt>
                <c:pt idx="23">
                  <c:v>-1187.1658556162115</c:v>
                </c:pt>
                <c:pt idx="24">
                  <c:v>-1998.994938540754</c:v>
                </c:pt>
                <c:pt idx="25">
                  <c:v>-2051.7151136128232</c:v>
                </c:pt>
                <c:pt idx="26">
                  <c:v>-2013.3001103907472</c:v>
                </c:pt>
                <c:pt idx="27">
                  <c:v>-841.88509744857583</c:v>
                </c:pt>
                <c:pt idx="28">
                  <c:v>-2922.6919174051172</c:v>
                </c:pt>
                <c:pt idx="29">
                  <c:v>-1435.6683732704478</c:v>
                </c:pt>
                <c:pt idx="30">
                  <c:v>-1414.7908165777499</c:v>
                </c:pt>
                <c:pt idx="31">
                  <c:v>-1607.1787802899007</c:v>
                </c:pt>
                <c:pt idx="32">
                  <c:v>-1930.0935869968416</c:v>
                </c:pt>
                <c:pt idx="33">
                  <c:v>-2920.6432870001145</c:v>
                </c:pt>
                <c:pt idx="34">
                  <c:v>-1035.9282329594489</c:v>
                </c:pt>
                <c:pt idx="35">
                  <c:v>-465.96579758856933</c:v>
                </c:pt>
                <c:pt idx="36">
                  <c:v>-2223.4316623882128</c:v>
                </c:pt>
                <c:pt idx="37">
                  <c:v>-846.411581248125</c:v>
                </c:pt>
                <c:pt idx="38">
                  <c:v>-1599.1120004303784</c:v>
                </c:pt>
                <c:pt idx="39">
                  <c:v>-1100.2081662839182</c:v>
                </c:pt>
                <c:pt idx="40">
                  <c:v>-2114.1321331079089</c:v>
                </c:pt>
                <c:pt idx="41">
                  <c:v>-1327.8784044474651</c:v>
                </c:pt>
                <c:pt idx="42">
                  <c:v>-3002.0986310447474</c:v>
                </c:pt>
                <c:pt idx="43">
                  <c:v>-1668.8608725242721</c:v>
                </c:pt>
                <c:pt idx="44">
                  <c:v>-1941.8290323048323</c:v>
                </c:pt>
                <c:pt idx="45">
                  <c:v>-1131.4450706978814</c:v>
                </c:pt>
                <c:pt idx="46">
                  <c:v>-3107.2802623422572</c:v>
                </c:pt>
                <c:pt idx="47">
                  <c:v>-670.28235956709432</c:v>
                </c:pt>
                <c:pt idx="48">
                  <c:v>-242.25932798415761</c:v>
                </c:pt>
                <c:pt idx="49">
                  <c:v>-1262.5136268824381</c:v>
                </c:pt>
                <c:pt idx="50">
                  <c:v>-2401.9321777910263</c:v>
                </c:pt>
                <c:pt idx="51">
                  <c:v>-1613.8801569243087</c:v>
                </c:pt>
                <c:pt idx="52">
                  <c:v>-2508.6341846591031</c:v>
                </c:pt>
                <c:pt idx="53">
                  <c:v>-866.24976967357361</c:v>
                </c:pt>
                <c:pt idx="54">
                  <c:v>-2027.700545281391</c:v>
                </c:pt>
                <c:pt idx="55">
                  <c:v>-1856.8788470291156</c:v>
                </c:pt>
                <c:pt idx="56">
                  <c:v>-1668.0937252143731</c:v>
                </c:pt>
                <c:pt idx="57">
                  <c:v>-1591.5918174627668</c:v>
                </c:pt>
                <c:pt idx="58">
                  <c:v>-1706.3516645746986</c:v>
                </c:pt>
                <c:pt idx="59">
                  <c:v>-1364.6400017465285</c:v>
                </c:pt>
                <c:pt idx="60">
                  <c:v>-1181.1102521453922</c:v>
                </c:pt>
                <c:pt idx="61">
                  <c:v>-570.79763063250539</c:v>
                </c:pt>
                <c:pt idx="62">
                  <c:v>-746.43386139859922</c:v>
                </c:pt>
                <c:pt idx="63">
                  <c:v>-1181.6000234336816</c:v>
                </c:pt>
                <c:pt idx="64">
                  <c:v>-344.28199151449189</c:v>
                </c:pt>
                <c:pt idx="65">
                  <c:v>-850.66751245716659</c:v>
                </c:pt>
                <c:pt idx="66">
                  <c:v>-1513.997656084045</c:v>
                </c:pt>
                <c:pt idx="67">
                  <c:v>-1885.3890543707257</c:v>
                </c:pt>
                <c:pt idx="68">
                  <c:v>-2252.0590232369796</c:v>
                </c:pt>
                <c:pt idx="69">
                  <c:v>-2295.3927448542299</c:v>
                </c:pt>
                <c:pt idx="70">
                  <c:v>-2217.3278463714319</c:v>
                </c:pt>
                <c:pt idx="71">
                  <c:v>-615.01244809140644</c:v>
                </c:pt>
                <c:pt idx="72">
                  <c:v>-1438.6285317605016</c:v>
                </c:pt>
                <c:pt idx="73">
                  <c:v>-1596.4585665771601</c:v>
                </c:pt>
                <c:pt idx="74">
                  <c:v>-2723.1071911770141</c:v>
                </c:pt>
                <c:pt idx="75">
                  <c:v>-714.78989755433577</c:v>
                </c:pt>
                <c:pt idx="76">
                  <c:v>-163.35773426136802</c:v>
                </c:pt>
                <c:pt idx="77">
                  <c:v>-2271.4532614672225</c:v>
                </c:pt>
                <c:pt idx="78">
                  <c:v>-1602.7565392896026</c:v>
                </c:pt>
                <c:pt idx="79">
                  <c:v>-2424.4206792094055</c:v>
                </c:pt>
                <c:pt idx="80">
                  <c:v>-909.25978610267157</c:v>
                </c:pt>
                <c:pt idx="81">
                  <c:v>-1936.9335820797305</c:v>
                </c:pt>
                <c:pt idx="82">
                  <c:v>-1953.9697172889241</c:v>
                </c:pt>
                <c:pt idx="83">
                  <c:v>-1804.2569893324762</c:v>
                </c:pt>
                <c:pt idx="84">
                  <c:v>-1605.6895589273904</c:v>
                </c:pt>
                <c:pt idx="85">
                  <c:v>-1252.2157251853014</c:v>
                </c:pt>
                <c:pt idx="86">
                  <c:v>-1821.0142683193753</c:v>
                </c:pt>
                <c:pt idx="87">
                  <c:v>-2588.1003340863226</c:v>
                </c:pt>
                <c:pt idx="88">
                  <c:v>-2341.4301619160278</c:v>
                </c:pt>
                <c:pt idx="89">
                  <c:v>-944.80225129911014</c:v>
                </c:pt>
                <c:pt idx="90">
                  <c:v>-2223.1306373733682</c:v>
                </c:pt>
                <c:pt idx="91">
                  <c:v>-1790.529435340844</c:v>
                </c:pt>
                <c:pt idx="92">
                  <c:v>-1600.8633138333162</c:v>
                </c:pt>
                <c:pt idx="93">
                  <c:v>-721.62281974038342</c:v>
                </c:pt>
                <c:pt idx="94">
                  <c:v>-2332.2212742030893</c:v>
                </c:pt>
                <c:pt idx="95">
                  <c:v>-941.39669472359401</c:v>
                </c:pt>
                <c:pt idx="96">
                  <c:v>-1046.7832520766724</c:v>
                </c:pt>
                <c:pt idx="97">
                  <c:v>-1179.8954119682248</c:v>
                </c:pt>
                <c:pt idx="98">
                  <c:v>-2520.0295927761981</c:v>
                </c:pt>
                <c:pt idx="99">
                  <c:v>-1038.116212830234</c:v>
                </c:pt>
                <c:pt idx="100">
                  <c:v>-43.531396032938574</c:v>
                </c:pt>
                <c:pt idx="101">
                  <c:v>-2523.3914443596095</c:v>
                </c:pt>
                <c:pt idx="102">
                  <c:v>-1508.3458687312586</c:v>
                </c:pt>
                <c:pt idx="103">
                  <c:v>-1540.3517059539708</c:v>
                </c:pt>
                <c:pt idx="104">
                  <c:v>-2421.8167838762265</c:v>
                </c:pt>
                <c:pt idx="105">
                  <c:v>-976.99168484471647</c:v>
                </c:pt>
                <c:pt idx="106">
                  <c:v>-1551.6254637313641</c:v>
                </c:pt>
                <c:pt idx="107">
                  <c:v>-989.2407432583841</c:v>
                </c:pt>
                <c:pt idx="108">
                  <c:v>-1984.6948907837368</c:v>
                </c:pt>
                <c:pt idx="109">
                  <c:v>-2832.0065283320346</c:v>
                </c:pt>
                <c:pt idx="110">
                  <c:v>-2044.2595771696733</c:v>
                </c:pt>
                <c:pt idx="111">
                  <c:v>-1817.6090845838366</c:v>
                </c:pt>
                <c:pt idx="112">
                  <c:v>-278.15538628296417</c:v>
                </c:pt>
                <c:pt idx="113">
                  <c:v>-1280.2014299737584</c:v>
                </c:pt>
                <c:pt idx="114">
                  <c:v>-1963.4482003697858</c:v>
                </c:pt>
                <c:pt idx="115">
                  <c:v>-1890.6351692022999</c:v>
                </c:pt>
                <c:pt idx="116">
                  <c:v>-751.79043274919877</c:v>
                </c:pt>
                <c:pt idx="117">
                  <c:v>-1194.6907701112314</c:v>
                </c:pt>
                <c:pt idx="118">
                  <c:v>-975.84324690322774</c:v>
                </c:pt>
                <c:pt idx="119">
                  <c:v>-1462.8087480188178</c:v>
                </c:pt>
                <c:pt idx="120">
                  <c:v>-1216.5854689751486</c:v>
                </c:pt>
                <c:pt idx="121">
                  <c:v>-1502.5960745211896</c:v>
                </c:pt>
                <c:pt idx="122">
                  <c:v>-1858.9677248577946</c:v>
                </c:pt>
                <c:pt idx="123">
                  <c:v>-2683.4265284724879</c:v>
                </c:pt>
                <c:pt idx="124">
                  <c:v>-1023.5261033095685</c:v>
                </c:pt>
                <c:pt idx="125">
                  <c:v>-1958.902441225192</c:v>
                </c:pt>
                <c:pt idx="126">
                  <c:v>-886.18194285173377</c:v>
                </c:pt>
                <c:pt idx="127">
                  <c:v>-695.83299594716391</c:v>
                </c:pt>
                <c:pt idx="128">
                  <c:v>-1910.7082506623265</c:v>
                </c:pt>
                <c:pt idx="129">
                  <c:v>-2969.968933427574</c:v>
                </c:pt>
                <c:pt idx="130">
                  <c:v>-1637.8693126368294</c:v>
                </c:pt>
                <c:pt idx="131">
                  <c:v>-2477.1061338833852</c:v>
                </c:pt>
                <c:pt idx="132">
                  <c:v>-2786.7369897803737</c:v>
                </c:pt>
                <c:pt idx="133">
                  <c:v>-1269.2457874105376</c:v>
                </c:pt>
                <c:pt idx="134">
                  <c:v>-2349.630593817581</c:v>
                </c:pt>
                <c:pt idx="135">
                  <c:v>-1532.87380908045</c:v>
                </c:pt>
                <c:pt idx="136">
                  <c:v>-608.26556200727919</c:v>
                </c:pt>
                <c:pt idx="137">
                  <c:v>-2722.4414509687658</c:v>
                </c:pt>
                <c:pt idx="138">
                  <c:v>-2051.4937019072668</c:v>
                </c:pt>
                <c:pt idx="139">
                  <c:v>-1786.4741500111941</c:v>
                </c:pt>
                <c:pt idx="140">
                  <c:v>-739.40535936043307</c:v>
                </c:pt>
                <c:pt idx="141">
                  <c:v>-1337.40354738929</c:v>
                </c:pt>
                <c:pt idx="142">
                  <c:v>-1280.4488985541157</c:v>
                </c:pt>
                <c:pt idx="143">
                  <c:v>-1918.1702043764499</c:v>
                </c:pt>
                <c:pt idx="144">
                  <c:v>-2139.6561261009738</c:v>
                </c:pt>
                <c:pt idx="145">
                  <c:v>-2416.3303646049271</c:v>
                </c:pt>
                <c:pt idx="146">
                  <c:v>-2721.9841558531525</c:v>
                </c:pt>
                <c:pt idx="147">
                  <c:v>-915.37290948893406</c:v>
                </c:pt>
                <c:pt idx="148">
                  <c:v>-622.67233503116222</c:v>
                </c:pt>
                <c:pt idx="149">
                  <c:v>-1203.7073227972969</c:v>
                </c:pt>
                <c:pt idx="150">
                  <c:v>-1773.7449252380516</c:v>
                </c:pt>
                <c:pt idx="151">
                  <c:v>-1615.3023372941207</c:v>
                </c:pt>
                <c:pt idx="152">
                  <c:v>-1244.3981161795118</c:v>
                </c:pt>
                <c:pt idx="153">
                  <c:v>-785.49279326334909</c:v>
                </c:pt>
                <c:pt idx="154">
                  <c:v>-1127.7810955146733</c:v>
                </c:pt>
                <c:pt idx="155">
                  <c:v>-2101.9813734739564</c:v>
                </c:pt>
                <c:pt idx="156">
                  <c:v>-1308.2465547222964</c:v>
                </c:pt>
                <c:pt idx="157">
                  <c:v>-1580.6705546416993</c:v>
                </c:pt>
                <c:pt idx="158">
                  <c:v>-1720.6865424625912</c:v>
                </c:pt>
                <c:pt idx="159">
                  <c:v>-2026.8284824493912</c:v>
                </c:pt>
                <c:pt idx="160">
                  <c:v>-1123.1996808751501</c:v>
                </c:pt>
                <c:pt idx="161">
                  <c:v>-1728.2231113022799</c:v>
                </c:pt>
                <c:pt idx="162">
                  <c:v>-1221.9253814432177</c:v>
                </c:pt>
                <c:pt idx="163">
                  <c:v>-1943.2875630254566</c:v>
                </c:pt>
                <c:pt idx="164">
                  <c:v>-622.13756692127208</c:v>
                </c:pt>
                <c:pt idx="165">
                  <c:v>-1365.7880422922526</c:v>
                </c:pt>
                <c:pt idx="166">
                  <c:v>-679.3940864482538</c:v>
                </c:pt>
                <c:pt idx="167">
                  <c:v>-1431.3947165250493</c:v>
                </c:pt>
                <c:pt idx="168">
                  <c:v>-916.76404439944781</c:v>
                </c:pt>
                <c:pt idx="169">
                  <c:v>-1619.5292395869037</c:v>
                </c:pt>
                <c:pt idx="170">
                  <c:v>-2315.758410913932</c:v>
                </c:pt>
                <c:pt idx="171">
                  <c:v>-2263.0273046542552</c:v>
                </c:pt>
                <c:pt idx="172">
                  <c:v>-1733.4896768231461</c:v>
                </c:pt>
                <c:pt idx="173">
                  <c:v>-2844.4662618540888</c:v>
                </c:pt>
                <c:pt idx="174">
                  <c:v>-2421.7400804702811</c:v>
                </c:pt>
                <c:pt idx="175">
                  <c:v>-1391.7655040906639</c:v>
                </c:pt>
                <c:pt idx="176">
                  <c:v>-1158.6465068121679</c:v>
                </c:pt>
                <c:pt idx="177">
                  <c:v>-2332.5871611161801</c:v>
                </c:pt>
                <c:pt idx="178">
                  <c:v>-2221.9200669493061</c:v>
                </c:pt>
                <c:pt idx="179">
                  <c:v>-1158.2570287459284</c:v>
                </c:pt>
                <c:pt idx="180">
                  <c:v>-1245.12159558436</c:v>
                </c:pt>
                <c:pt idx="181">
                  <c:v>-1772.1262099210408</c:v>
                </c:pt>
                <c:pt idx="182">
                  <c:v>-479.12206069030253</c:v>
                </c:pt>
                <c:pt idx="183">
                  <c:v>-2299.2586734023062</c:v>
                </c:pt>
                <c:pt idx="184">
                  <c:v>-1535.2190059108007</c:v>
                </c:pt>
                <c:pt idx="185">
                  <c:v>-1502.8091344837731</c:v>
                </c:pt>
                <c:pt idx="186">
                  <c:v>-1427.2677109521328</c:v>
                </c:pt>
                <c:pt idx="187">
                  <c:v>-1363.9387935186242</c:v>
                </c:pt>
                <c:pt idx="188">
                  <c:v>-2829.5143574809108</c:v>
                </c:pt>
                <c:pt idx="189">
                  <c:v>-1909.9234224668653</c:v>
                </c:pt>
                <c:pt idx="190">
                  <c:v>-815.70950744714264</c:v>
                </c:pt>
                <c:pt idx="191">
                  <c:v>-1984.8948210518638</c:v>
                </c:pt>
                <c:pt idx="192">
                  <c:v>-1461.7419852008752</c:v>
                </c:pt>
                <c:pt idx="193">
                  <c:v>-1263.7798204027677</c:v>
                </c:pt>
                <c:pt idx="194">
                  <c:v>-767.33218451784251</c:v>
                </c:pt>
                <c:pt idx="195">
                  <c:v>-1475.0652260949455</c:v>
                </c:pt>
                <c:pt idx="196">
                  <c:v>-748.20082715668468</c:v>
                </c:pt>
                <c:pt idx="197">
                  <c:v>-1725.7811927454331</c:v>
                </c:pt>
                <c:pt idx="198">
                  <c:v>-1650.4869102416005</c:v>
                </c:pt>
                <c:pt idx="199">
                  <c:v>-1316.428878037058</c:v>
                </c:pt>
                <c:pt idx="200">
                  <c:v>-1274.7401653937841</c:v>
                </c:pt>
                <c:pt idx="201">
                  <c:v>-1804.9011401398302</c:v>
                </c:pt>
                <c:pt idx="202">
                  <c:v>-1753.1172295846636</c:v>
                </c:pt>
                <c:pt idx="203">
                  <c:v>-3027.7148155413161</c:v>
                </c:pt>
                <c:pt idx="204">
                  <c:v>-915.87829423739458</c:v>
                </c:pt>
                <c:pt idx="205">
                  <c:v>-1201.4352528316967</c:v>
                </c:pt>
                <c:pt idx="206">
                  <c:v>-1447.9753104479596</c:v>
                </c:pt>
                <c:pt idx="207">
                  <c:v>-477.07407567455175</c:v>
                </c:pt>
                <c:pt idx="208">
                  <c:v>-878.77807013288202</c:v>
                </c:pt>
                <c:pt idx="209">
                  <c:v>-1624.0158042418525</c:v>
                </c:pt>
                <c:pt idx="210">
                  <c:v>-2328.1214507349887</c:v>
                </c:pt>
                <c:pt idx="211">
                  <c:v>-1460.4596388422679</c:v>
                </c:pt>
                <c:pt idx="212">
                  <c:v>-1175.8827036894063</c:v>
                </c:pt>
                <c:pt idx="213">
                  <c:v>-1492.7171114640332</c:v>
                </c:pt>
                <c:pt idx="214">
                  <c:v>-966.58701709134766</c:v>
                </c:pt>
                <c:pt idx="215">
                  <c:v>-1360.3131028128432</c:v>
                </c:pt>
                <c:pt idx="216">
                  <c:v>-990.85255370137747</c:v>
                </c:pt>
                <c:pt idx="217">
                  <c:v>-599.3336098111522</c:v>
                </c:pt>
                <c:pt idx="218">
                  <c:v>-2201.9263445940969</c:v>
                </c:pt>
                <c:pt idx="219">
                  <c:v>-1893.5884242097845</c:v>
                </c:pt>
                <c:pt idx="220">
                  <c:v>-1601.9625228243749</c:v>
                </c:pt>
                <c:pt idx="221">
                  <c:v>-1714.9785621750198</c:v>
                </c:pt>
                <c:pt idx="222">
                  <c:v>-1847.1949908757206</c:v>
                </c:pt>
                <c:pt idx="223">
                  <c:v>-537.09085109441367</c:v>
                </c:pt>
                <c:pt idx="224">
                  <c:v>-2088.8163871116667</c:v>
                </c:pt>
                <c:pt idx="225">
                  <c:v>-1313.7313531086356</c:v>
                </c:pt>
                <c:pt idx="226">
                  <c:v>-1578.3701497726488</c:v>
                </c:pt>
                <c:pt idx="227">
                  <c:v>-1412.0394345868681</c:v>
                </c:pt>
                <c:pt idx="228">
                  <c:v>-1646.9688228466157</c:v>
                </c:pt>
                <c:pt idx="229">
                  <c:v>-2026.2324363235375</c:v>
                </c:pt>
                <c:pt idx="230">
                  <c:v>-1675.0176839529604</c:v>
                </c:pt>
                <c:pt idx="231">
                  <c:v>-1168.7177854413594</c:v>
                </c:pt>
                <c:pt idx="232">
                  <c:v>-1034.3082050444254</c:v>
                </c:pt>
                <c:pt idx="233">
                  <c:v>-1839.6324392771603</c:v>
                </c:pt>
                <c:pt idx="234">
                  <c:v>-569.70828558922585</c:v>
                </c:pt>
                <c:pt idx="235">
                  <c:v>-1044.7039152812185</c:v>
                </c:pt>
                <c:pt idx="236">
                  <c:v>-1470.8045769653263</c:v>
                </c:pt>
                <c:pt idx="237">
                  <c:v>-1857.0686246861223</c:v>
                </c:pt>
                <c:pt idx="238">
                  <c:v>-719.2567521946612</c:v>
                </c:pt>
                <c:pt idx="239">
                  <c:v>-1916.2984744023734</c:v>
                </c:pt>
                <c:pt idx="240">
                  <c:v>-1763.3508460744983</c:v>
                </c:pt>
                <c:pt idx="241">
                  <c:v>-317.96170586544849</c:v>
                </c:pt>
                <c:pt idx="242">
                  <c:v>-1523.4923176822322</c:v>
                </c:pt>
                <c:pt idx="243">
                  <c:v>-2329.2733846150541</c:v>
                </c:pt>
                <c:pt idx="244">
                  <c:v>-1926.1377663376425</c:v>
                </c:pt>
                <c:pt idx="245">
                  <c:v>-972.83852435507151</c:v>
                </c:pt>
                <c:pt idx="246">
                  <c:v>-1063.7490904796132</c:v>
                </c:pt>
                <c:pt idx="247">
                  <c:v>-1315.5328522996479</c:v>
                </c:pt>
                <c:pt idx="248">
                  <c:v>-1355.3552281791945</c:v>
                </c:pt>
                <c:pt idx="249">
                  <c:v>-549.38939062967529</c:v>
                </c:pt>
                <c:pt idx="250">
                  <c:v>-2072.0918186752615</c:v>
                </c:pt>
                <c:pt idx="251">
                  <c:v>-1923.3729747684019</c:v>
                </c:pt>
                <c:pt idx="252">
                  <c:v>-1725.7347937493969</c:v>
                </c:pt>
                <c:pt idx="253">
                  <c:v>-2267.0476511021693</c:v>
                </c:pt>
                <c:pt idx="254">
                  <c:v>-144.86833999748887</c:v>
                </c:pt>
                <c:pt idx="255">
                  <c:v>-2095.1164750270882</c:v>
                </c:pt>
                <c:pt idx="256">
                  <c:v>-970.81966511750397</c:v>
                </c:pt>
                <c:pt idx="257">
                  <c:v>-1581.8911058643498</c:v>
                </c:pt>
                <c:pt idx="258">
                  <c:v>-1214.6544335650287</c:v>
                </c:pt>
                <c:pt idx="259">
                  <c:v>-1147.9970476510107</c:v>
                </c:pt>
                <c:pt idx="260">
                  <c:v>-1869.8555625245731</c:v>
                </c:pt>
                <c:pt idx="261">
                  <c:v>-393.73151928194693</c:v>
                </c:pt>
                <c:pt idx="262">
                  <c:v>-1622.4415288368473</c:v>
                </c:pt>
                <c:pt idx="263">
                  <c:v>-574.58408373864768</c:v>
                </c:pt>
                <c:pt idx="264">
                  <c:v>-1582.78269810864</c:v>
                </c:pt>
                <c:pt idx="265">
                  <c:v>-2633.9628718312424</c:v>
                </c:pt>
                <c:pt idx="266">
                  <c:v>-707.46653886959848</c:v>
                </c:pt>
                <c:pt idx="267">
                  <c:v>-1993.5840547557864</c:v>
                </c:pt>
                <c:pt idx="268">
                  <c:v>57.528643331373132</c:v>
                </c:pt>
                <c:pt idx="269">
                  <c:v>-1199.8947556873363</c:v>
                </c:pt>
                <c:pt idx="270">
                  <c:v>-1507.3325074062805</c:v>
                </c:pt>
                <c:pt idx="271">
                  <c:v>-1585.0099465497278</c:v>
                </c:pt>
                <c:pt idx="272">
                  <c:v>-1160.7806291620464</c:v>
                </c:pt>
                <c:pt idx="273">
                  <c:v>-1892.6028295111992</c:v>
                </c:pt>
                <c:pt idx="274">
                  <c:v>-3058.8133974251468</c:v>
                </c:pt>
                <c:pt idx="275">
                  <c:v>-1311.7366873962155</c:v>
                </c:pt>
                <c:pt idx="276">
                  <c:v>-3126.4482698098564</c:v>
                </c:pt>
                <c:pt idx="277">
                  <c:v>-453.31733002938745</c:v>
                </c:pt>
                <c:pt idx="278">
                  <c:v>-1963.7928361933755</c:v>
                </c:pt>
                <c:pt idx="279">
                  <c:v>-1367.9588982355626</c:v>
                </c:pt>
                <c:pt idx="280">
                  <c:v>-1043.0531141917145</c:v>
                </c:pt>
                <c:pt idx="281">
                  <c:v>-1287.331438900469</c:v>
                </c:pt>
                <c:pt idx="282">
                  <c:v>-849.70473022563147</c:v>
                </c:pt>
                <c:pt idx="283">
                  <c:v>-515.16399851167716</c:v>
                </c:pt>
                <c:pt idx="284">
                  <c:v>-1694.5682929637774</c:v>
                </c:pt>
                <c:pt idx="285">
                  <c:v>-108.51386545817513</c:v>
                </c:pt>
                <c:pt idx="286">
                  <c:v>-1131.7137991357395</c:v>
                </c:pt>
                <c:pt idx="287">
                  <c:v>-2529.0242097256919</c:v>
                </c:pt>
                <c:pt idx="288">
                  <c:v>-1778.161900498254</c:v>
                </c:pt>
                <c:pt idx="289">
                  <c:v>-1182.5098589417821</c:v>
                </c:pt>
                <c:pt idx="290">
                  <c:v>-1042.6838471393285</c:v>
                </c:pt>
                <c:pt idx="291">
                  <c:v>-432.37572251056463</c:v>
                </c:pt>
                <c:pt idx="292">
                  <c:v>-1041.5588509095296</c:v>
                </c:pt>
                <c:pt idx="293">
                  <c:v>-1575.1623560789803</c:v>
                </c:pt>
                <c:pt idx="294">
                  <c:v>-2037.9517792896722</c:v>
                </c:pt>
                <c:pt idx="295">
                  <c:v>-1068.9125872899385</c:v>
                </c:pt>
                <c:pt idx="296">
                  <c:v>-1573.7966015193042</c:v>
                </c:pt>
                <c:pt idx="297">
                  <c:v>-1738.4608792067324</c:v>
                </c:pt>
                <c:pt idx="298">
                  <c:v>-1573.1208840062964</c:v>
                </c:pt>
                <c:pt idx="299">
                  <c:v>-2531.0254893252404</c:v>
                </c:pt>
                <c:pt idx="300">
                  <c:v>-199.61122790451373</c:v>
                </c:pt>
                <c:pt idx="301">
                  <c:v>-1072.945271179874</c:v>
                </c:pt>
                <c:pt idx="302">
                  <c:v>-1989.0774397249243</c:v>
                </c:pt>
                <c:pt idx="303">
                  <c:v>-1996.5892296579532</c:v>
                </c:pt>
                <c:pt idx="304">
                  <c:v>-2159.4747773765448</c:v>
                </c:pt>
                <c:pt idx="305">
                  <c:v>-1620.6942941989691</c:v>
                </c:pt>
                <c:pt idx="306">
                  <c:v>-1798.2164890996619</c:v>
                </c:pt>
                <c:pt idx="307">
                  <c:v>-1153.5637500522289</c:v>
                </c:pt>
                <c:pt idx="308">
                  <c:v>-3891.7242074034384</c:v>
                </c:pt>
                <c:pt idx="309">
                  <c:v>-1594.7173796001362</c:v>
                </c:pt>
                <c:pt idx="310">
                  <c:v>-543.98678850316446</c:v>
                </c:pt>
                <c:pt idx="311">
                  <c:v>-1508.2108503424761</c:v>
                </c:pt>
                <c:pt idx="312">
                  <c:v>-825.1110143503347</c:v>
                </c:pt>
                <c:pt idx="313">
                  <c:v>-964.33221936403152</c:v>
                </c:pt>
                <c:pt idx="314">
                  <c:v>-904.50736904754467</c:v>
                </c:pt>
                <c:pt idx="315">
                  <c:v>-916.92252542698498</c:v>
                </c:pt>
                <c:pt idx="316">
                  <c:v>-2287.4982395807128</c:v>
                </c:pt>
                <c:pt idx="317">
                  <c:v>-1463.8591070601142</c:v>
                </c:pt>
                <c:pt idx="318">
                  <c:v>-1051.8750140250522</c:v>
                </c:pt>
                <c:pt idx="319">
                  <c:v>-431.9917814393948</c:v>
                </c:pt>
                <c:pt idx="320">
                  <c:v>-164.63209948217718</c:v>
                </c:pt>
                <c:pt idx="321">
                  <c:v>-1781.2570435435277</c:v>
                </c:pt>
                <c:pt idx="322">
                  <c:v>-3007.3779494081373</c:v>
                </c:pt>
                <c:pt idx="323">
                  <c:v>-1405.761407381362</c:v>
                </c:pt>
                <c:pt idx="324">
                  <c:v>-1679.8963607995938</c:v>
                </c:pt>
                <c:pt idx="325">
                  <c:v>-2497.3668173833421</c:v>
                </c:pt>
                <c:pt idx="326">
                  <c:v>-890.37668716211101</c:v>
                </c:pt>
                <c:pt idx="327">
                  <c:v>-2395.9527571804438</c:v>
                </c:pt>
                <c:pt idx="328">
                  <c:v>-542.35287279025306</c:v>
                </c:pt>
                <c:pt idx="329">
                  <c:v>-1224.1383722389101</c:v>
                </c:pt>
                <c:pt idx="330">
                  <c:v>-3089.9977203271806</c:v>
                </c:pt>
                <c:pt idx="331">
                  <c:v>126.59230347381981</c:v>
                </c:pt>
                <c:pt idx="332">
                  <c:v>-1104.3070431500137</c:v>
                </c:pt>
                <c:pt idx="333">
                  <c:v>-1758.5529562690963</c:v>
                </c:pt>
                <c:pt idx="334">
                  <c:v>-1199.5935212624627</c:v>
                </c:pt>
                <c:pt idx="335">
                  <c:v>-3447.323780181252</c:v>
                </c:pt>
                <c:pt idx="336">
                  <c:v>-745.64268583770627</c:v>
                </c:pt>
                <c:pt idx="337">
                  <c:v>-2117.43954361022</c:v>
                </c:pt>
                <c:pt idx="338">
                  <c:v>-711.13635414994042</c:v>
                </c:pt>
                <c:pt idx="339">
                  <c:v>-79.972440950244163</c:v>
                </c:pt>
                <c:pt idx="340">
                  <c:v>-1016.712357040361</c:v>
                </c:pt>
                <c:pt idx="341">
                  <c:v>-796.04754071744901</c:v>
                </c:pt>
                <c:pt idx="342">
                  <c:v>-1062.7396758717523</c:v>
                </c:pt>
                <c:pt idx="343">
                  <c:v>-749.53736970627506</c:v>
                </c:pt>
                <c:pt idx="344">
                  <c:v>-2011.1829558337949</c:v>
                </c:pt>
                <c:pt idx="345">
                  <c:v>-767.03769453011319</c:v>
                </c:pt>
                <c:pt idx="346">
                  <c:v>-2404.5685098756949</c:v>
                </c:pt>
                <c:pt idx="347">
                  <c:v>-1412.9083267321766</c:v>
                </c:pt>
                <c:pt idx="348">
                  <c:v>-83.852808846475455</c:v>
                </c:pt>
                <c:pt idx="349">
                  <c:v>-1729.6190037868041</c:v>
                </c:pt>
                <c:pt idx="350">
                  <c:v>-1152.9806166919025</c:v>
                </c:pt>
                <c:pt idx="351">
                  <c:v>-2064.446078053058</c:v>
                </c:pt>
                <c:pt idx="352">
                  <c:v>-1867.1613358416516</c:v>
                </c:pt>
                <c:pt idx="353">
                  <c:v>-2607.4832458199521</c:v>
                </c:pt>
                <c:pt idx="354">
                  <c:v>-2846.9652222100149</c:v>
                </c:pt>
                <c:pt idx="355">
                  <c:v>-1199.1243899162282</c:v>
                </c:pt>
                <c:pt idx="356">
                  <c:v>-2903.1892850573204</c:v>
                </c:pt>
                <c:pt idx="357">
                  <c:v>-459.63181768085542</c:v>
                </c:pt>
                <c:pt idx="358">
                  <c:v>-1719.0035306804948</c:v>
                </c:pt>
                <c:pt idx="359">
                  <c:v>-2008.5991562018862</c:v>
                </c:pt>
                <c:pt idx="360">
                  <c:v>-1373.8098412672625</c:v>
                </c:pt>
                <c:pt idx="361">
                  <c:v>1165.1349976285765</c:v>
                </c:pt>
                <c:pt idx="362">
                  <c:v>-1985.6150159591107</c:v>
                </c:pt>
                <c:pt idx="363">
                  <c:v>-812.80331019875848</c:v>
                </c:pt>
                <c:pt idx="364">
                  <c:v>-612.68479207253768</c:v>
                </c:pt>
                <c:pt idx="365">
                  <c:v>-2028.2125972311878</c:v>
                </c:pt>
                <c:pt idx="366">
                  <c:v>-1355.9876690067949</c:v>
                </c:pt>
                <c:pt idx="367">
                  <c:v>-871.57504748273914</c:v>
                </c:pt>
                <c:pt idx="368">
                  <c:v>-2165.86276386396</c:v>
                </c:pt>
                <c:pt idx="369">
                  <c:v>-1501.435786570134</c:v>
                </c:pt>
                <c:pt idx="370">
                  <c:v>-2464.516605934461</c:v>
                </c:pt>
                <c:pt idx="371">
                  <c:v>-1336.9407963201093</c:v>
                </c:pt>
                <c:pt idx="372">
                  <c:v>-2608.5083899278043</c:v>
                </c:pt>
                <c:pt idx="373">
                  <c:v>-772.70505135193343</c:v>
                </c:pt>
                <c:pt idx="374">
                  <c:v>-2133.2077617223113</c:v>
                </c:pt>
                <c:pt idx="375">
                  <c:v>-1701.2788188134982</c:v>
                </c:pt>
                <c:pt idx="376">
                  <c:v>-1292.1813736900413</c:v>
                </c:pt>
                <c:pt idx="377">
                  <c:v>-2371.1733384581639</c:v>
                </c:pt>
                <c:pt idx="378">
                  <c:v>-2329.1712485712565</c:v>
                </c:pt>
                <c:pt idx="379">
                  <c:v>-2427.0269115367078</c:v>
                </c:pt>
                <c:pt idx="380">
                  <c:v>-949.45946613544402</c:v>
                </c:pt>
                <c:pt idx="381">
                  <c:v>-722.29280905633823</c:v>
                </c:pt>
                <c:pt idx="382">
                  <c:v>16.921317262843331</c:v>
                </c:pt>
                <c:pt idx="383">
                  <c:v>-1650.8820985326929</c:v>
                </c:pt>
                <c:pt idx="384">
                  <c:v>-427.27617916481267</c:v>
                </c:pt>
                <c:pt idx="385">
                  <c:v>-1605.9890776418733</c:v>
                </c:pt>
                <c:pt idx="386">
                  <c:v>-1238.5649567730261</c:v>
                </c:pt>
                <c:pt idx="387">
                  <c:v>-1223.6525129589627</c:v>
                </c:pt>
                <c:pt idx="388">
                  <c:v>-1132.5958574102679</c:v>
                </c:pt>
                <c:pt idx="389">
                  <c:v>-947.62732433700239</c:v>
                </c:pt>
                <c:pt idx="390">
                  <c:v>-1305.7522582795627</c:v>
                </c:pt>
                <c:pt idx="391">
                  <c:v>-1592.0356495492642</c:v>
                </c:pt>
                <c:pt idx="392">
                  <c:v>-1912.2359121581449</c:v>
                </c:pt>
                <c:pt idx="393">
                  <c:v>-962.30994841875236</c:v>
                </c:pt>
                <c:pt idx="394">
                  <c:v>-2591.4788213282864</c:v>
                </c:pt>
                <c:pt idx="395">
                  <c:v>-280.20579724302661</c:v>
                </c:pt>
                <c:pt idx="396">
                  <c:v>-560.41240844370714</c:v>
                </c:pt>
                <c:pt idx="397">
                  <c:v>-1228.2574941542516</c:v>
                </c:pt>
                <c:pt idx="398">
                  <c:v>-1099.2515657050017</c:v>
                </c:pt>
                <c:pt idx="399">
                  <c:v>-1002.8443633896313</c:v>
                </c:pt>
                <c:pt idx="400">
                  <c:v>-2114.7660953621516</c:v>
                </c:pt>
                <c:pt idx="401">
                  <c:v>-1340.862047175463</c:v>
                </c:pt>
                <c:pt idx="402">
                  <c:v>-1939.7801305893126</c:v>
                </c:pt>
                <c:pt idx="403">
                  <c:v>-749.42701401877275</c:v>
                </c:pt>
                <c:pt idx="404">
                  <c:v>-1761.3970005154861</c:v>
                </c:pt>
                <c:pt idx="405">
                  <c:v>-1243.5379402993731</c:v>
                </c:pt>
                <c:pt idx="406">
                  <c:v>-1277.4176726751202</c:v>
                </c:pt>
                <c:pt idx="407">
                  <c:v>-1181.9782385236194</c:v>
                </c:pt>
                <c:pt idx="408">
                  <c:v>-2178.5085827992134</c:v>
                </c:pt>
                <c:pt idx="409">
                  <c:v>-887.40620859965838</c:v>
                </c:pt>
                <c:pt idx="410">
                  <c:v>-1218.1677269643469</c:v>
                </c:pt>
                <c:pt idx="411">
                  <c:v>-1798.3043318392365</c:v>
                </c:pt>
                <c:pt idx="412">
                  <c:v>-2165.9159530143274</c:v>
                </c:pt>
                <c:pt idx="413">
                  <c:v>-490.39738872878843</c:v>
                </c:pt>
                <c:pt idx="414">
                  <c:v>-2804.4579376509428</c:v>
                </c:pt>
                <c:pt idx="415">
                  <c:v>-1955.8795485091059</c:v>
                </c:pt>
                <c:pt idx="416">
                  <c:v>-1799.7453851518758</c:v>
                </c:pt>
                <c:pt idx="417">
                  <c:v>-1440.0804917852693</c:v>
                </c:pt>
                <c:pt idx="418">
                  <c:v>-2097.5993988222872</c:v>
                </c:pt>
                <c:pt idx="419">
                  <c:v>-2491.1502537622455</c:v>
                </c:pt>
                <c:pt idx="420">
                  <c:v>-680.1225673281424</c:v>
                </c:pt>
                <c:pt idx="421">
                  <c:v>-795.71349611331971</c:v>
                </c:pt>
                <c:pt idx="422">
                  <c:v>-3406.3230761199311</c:v>
                </c:pt>
                <c:pt idx="423">
                  <c:v>-1740.2295417345549</c:v>
                </c:pt>
                <c:pt idx="424">
                  <c:v>-1808.5814229745283</c:v>
                </c:pt>
                <c:pt idx="425">
                  <c:v>-1634.369123307265</c:v>
                </c:pt>
                <c:pt idx="426">
                  <c:v>-1428.1096784394767</c:v>
                </c:pt>
                <c:pt idx="427">
                  <c:v>-1786.1285233483441</c:v>
                </c:pt>
                <c:pt idx="428">
                  <c:v>-826.74293970629333</c:v>
                </c:pt>
                <c:pt idx="429">
                  <c:v>120.45215548930355</c:v>
                </c:pt>
                <c:pt idx="430">
                  <c:v>-686.3876421503137</c:v>
                </c:pt>
                <c:pt idx="431">
                  <c:v>-1251.2767464734034</c:v>
                </c:pt>
                <c:pt idx="432">
                  <c:v>-1368.7254997854752</c:v>
                </c:pt>
                <c:pt idx="433">
                  <c:v>-1080.3912541960999</c:v>
                </c:pt>
                <c:pt idx="434">
                  <c:v>-714.36400435758151</c:v>
                </c:pt>
                <c:pt idx="435">
                  <c:v>-1023.3359707603922</c:v>
                </c:pt>
                <c:pt idx="436">
                  <c:v>31.322154624059294</c:v>
                </c:pt>
                <c:pt idx="437">
                  <c:v>-2231.8883575265563</c:v>
                </c:pt>
                <c:pt idx="438">
                  <c:v>-1795.821508683618</c:v>
                </c:pt>
                <c:pt idx="439">
                  <c:v>-1942.3673508926131</c:v>
                </c:pt>
                <c:pt idx="440">
                  <c:v>-1298.4876814302397</c:v>
                </c:pt>
                <c:pt idx="441">
                  <c:v>-1666.7601666864466</c:v>
                </c:pt>
                <c:pt idx="442">
                  <c:v>-1731.3844370381876</c:v>
                </c:pt>
                <c:pt idx="443">
                  <c:v>-938.97852701796091</c:v>
                </c:pt>
                <c:pt idx="444">
                  <c:v>-1902.3644631949082</c:v>
                </c:pt>
                <c:pt idx="445">
                  <c:v>-1664.237970461777</c:v>
                </c:pt>
                <c:pt idx="446">
                  <c:v>-1660.2121714978075</c:v>
                </c:pt>
                <c:pt idx="447">
                  <c:v>-1878.9857830186147</c:v>
                </c:pt>
                <c:pt idx="448">
                  <c:v>-1077.4451114311523</c:v>
                </c:pt>
                <c:pt idx="449">
                  <c:v>-1556.642840208895</c:v>
                </c:pt>
                <c:pt idx="450">
                  <c:v>-604.47950969975227</c:v>
                </c:pt>
                <c:pt idx="451">
                  <c:v>-797.22565433828458</c:v>
                </c:pt>
                <c:pt idx="452">
                  <c:v>-2283.9785991865456</c:v>
                </c:pt>
                <c:pt idx="453">
                  <c:v>-1334.9335491347938</c:v>
                </c:pt>
                <c:pt idx="454">
                  <c:v>-871.05203801392872</c:v>
                </c:pt>
                <c:pt idx="455">
                  <c:v>-2169.3890897039118</c:v>
                </c:pt>
                <c:pt idx="456">
                  <c:v>-1003.0228360309793</c:v>
                </c:pt>
                <c:pt idx="457">
                  <c:v>-1855.2020310381467</c:v>
                </c:pt>
                <c:pt idx="458">
                  <c:v>-2409.7508738734596</c:v>
                </c:pt>
                <c:pt idx="459">
                  <c:v>-946.61443268725543</c:v>
                </c:pt>
                <c:pt idx="460">
                  <c:v>-1698.5267075909342</c:v>
                </c:pt>
                <c:pt idx="461">
                  <c:v>-1338.999975112737</c:v>
                </c:pt>
                <c:pt idx="462">
                  <c:v>-1102.3226124822595</c:v>
                </c:pt>
                <c:pt idx="463">
                  <c:v>38.792045230771691</c:v>
                </c:pt>
                <c:pt idx="464">
                  <c:v>-1183.3622321396988</c:v>
                </c:pt>
                <c:pt idx="465">
                  <c:v>-962.48643934529082</c:v>
                </c:pt>
                <c:pt idx="466">
                  <c:v>-1100.5350706529098</c:v>
                </c:pt>
                <c:pt idx="467">
                  <c:v>-689.91193575540092</c:v>
                </c:pt>
                <c:pt idx="468">
                  <c:v>-2474.7604126456231</c:v>
                </c:pt>
                <c:pt idx="469">
                  <c:v>-1678.0194391828418</c:v>
                </c:pt>
                <c:pt idx="470">
                  <c:v>-1054.8601258548451</c:v>
                </c:pt>
                <c:pt idx="471">
                  <c:v>-1020.9022628928915</c:v>
                </c:pt>
                <c:pt idx="472">
                  <c:v>-2146.6645599451285</c:v>
                </c:pt>
                <c:pt idx="473">
                  <c:v>-1132.0852410257598</c:v>
                </c:pt>
                <c:pt idx="474">
                  <c:v>-2107.8974137308596</c:v>
                </c:pt>
                <c:pt idx="475">
                  <c:v>-1092.1060280113015</c:v>
                </c:pt>
                <c:pt idx="476">
                  <c:v>-2399.3634505869368</c:v>
                </c:pt>
                <c:pt idx="477">
                  <c:v>-1840.914167057354</c:v>
                </c:pt>
                <c:pt idx="478">
                  <c:v>-401.14802495369076</c:v>
                </c:pt>
                <c:pt idx="479">
                  <c:v>-2859.3375398381322</c:v>
                </c:pt>
                <c:pt idx="480">
                  <c:v>-1253.1923493165777</c:v>
                </c:pt>
                <c:pt idx="481">
                  <c:v>-2364.3901234856958</c:v>
                </c:pt>
                <c:pt idx="482">
                  <c:v>-1818.590814823905</c:v>
                </c:pt>
                <c:pt idx="483">
                  <c:v>-1463.663053818841</c:v>
                </c:pt>
                <c:pt idx="484">
                  <c:v>-1353.4907663051208</c:v>
                </c:pt>
                <c:pt idx="485">
                  <c:v>-1247.2703311175119</c:v>
                </c:pt>
                <c:pt idx="486">
                  <c:v>-1529.065218530176</c:v>
                </c:pt>
                <c:pt idx="487">
                  <c:v>-1610.5337702559527</c:v>
                </c:pt>
                <c:pt idx="488">
                  <c:v>-2279.2922791741394</c:v>
                </c:pt>
                <c:pt idx="489">
                  <c:v>5.9010415688690045</c:v>
                </c:pt>
                <c:pt idx="490">
                  <c:v>-305.33507338320942</c:v>
                </c:pt>
                <c:pt idx="491">
                  <c:v>-1677.6682034349633</c:v>
                </c:pt>
                <c:pt idx="492">
                  <c:v>-2192.1136670398255</c:v>
                </c:pt>
                <c:pt idx="493">
                  <c:v>-1088.3800079257671</c:v>
                </c:pt>
                <c:pt idx="494">
                  <c:v>-2349.7181117933314</c:v>
                </c:pt>
                <c:pt idx="495">
                  <c:v>-1649.3622141151245</c:v>
                </c:pt>
                <c:pt idx="496">
                  <c:v>-416.5068070114794</c:v>
                </c:pt>
                <c:pt idx="497">
                  <c:v>-2205.0943840564169</c:v>
                </c:pt>
                <c:pt idx="498">
                  <c:v>-668.0341707195912</c:v>
                </c:pt>
                <c:pt idx="499">
                  <c:v>-973.74012867053716</c:v>
                </c:pt>
                <c:pt idx="500">
                  <c:v>-2198.2136965563368</c:v>
                </c:pt>
                <c:pt idx="501">
                  <c:v>-2991.968067298686</c:v>
                </c:pt>
                <c:pt idx="502">
                  <c:v>-512.76758835508008</c:v>
                </c:pt>
                <c:pt idx="503">
                  <c:v>-2069.6839680914209</c:v>
                </c:pt>
                <c:pt idx="504">
                  <c:v>-1497.6742695969415</c:v>
                </c:pt>
                <c:pt idx="505">
                  <c:v>-1342.9925977759403</c:v>
                </c:pt>
                <c:pt idx="506">
                  <c:v>-1946.8728112729214</c:v>
                </c:pt>
                <c:pt idx="507">
                  <c:v>-1772.0263038077746</c:v>
                </c:pt>
                <c:pt idx="508">
                  <c:v>-1547.1343057484746</c:v>
                </c:pt>
                <c:pt idx="509">
                  <c:v>-1263.8845318418407</c:v>
                </c:pt>
                <c:pt idx="510">
                  <c:v>-1664.3580760608475</c:v>
                </c:pt>
                <c:pt idx="511">
                  <c:v>-1120.4461755309776</c:v>
                </c:pt>
                <c:pt idx="512">
                  <c:v>-1524.0873326658866</c:v>
                </c:pt>
                <c:pt idx="513">
                  <c:v>-2764.1976005708621</c:v>
                </c:pt>
                <c:pt idx="514">
                  <c:v>-2700.9747500376761</c:v>
                </c:pt>
                <c:pt idx="515">
                  <c:v>-545.97661300102482</c:v>
                </c:pt>
                <c:pt idx="516">
                  <c:v>-1245.252284002976</c:v>
                </c:pt>
                <c:pt idx="517">
                  <c:v>-535.50249268418065</c:v>
                </c:pt>
                <c:pt idx="518">
                  <c:v>-1501.2456959601896</c:v>
                </c:pt>
                <c:pt idx="519">
                  <c:v>-1656.8293999420521</c:v>
                </c:pt>
                <c:pt idx="520">
                  <c:v>-1408.5719854383324</c:v>
                </c:pt>
                <c:pt idx="521">
                  <c:v>-2691.742737334077</c:v>
                </c:pt>
                <c:pt idx="522">
                  <c:v>-2431.266777910334</c:v>
                </c:pt>
                <c:pt idx="523">
                  <c:v>-1629.3864531646914</c:v>
                </c:pt>
                <c:pt idx="524">
                  <c:v>-2246.848442233359</c:v>
                </c:pt>
                <c:pt idx="525">
                  <c:v>-320.03199047635917</c:v>
                </c:pt>
                <c:pt idx="526">
                  <c:v>-2041.2324328151262</c:v>
                </c:pt>
                <c:pt idx="527">
                  <c:v>-1514.9396605390475</c:v>
                </c:pt>
                <c:pt idx="528">
                  <c:v>-2049.8545750413559</c:v>
                </c:pt>
                <c:pt idx="529">
                  <c:v>-2137.5613197564107</c:v>
                </c:pt>
                <c:pt idx="530">
                  <c:v>-2393.6345611020179</c:v>
                </c:pt>
                <c:pt idx="531">
                  <c:v>-1640.8728864981158</c:v>
                </c:pt>
                <c:pt idx="532">
                  <c:v>-1373.0139822800793</c:v>
                </c:pt>
                <c:pt idx="533">
                  <c:v>126.1057238257963</c:v>
                </c:pt>
                <c:pt idx="534">
                  <c:v>-3165.1539510578673</c:v>
                </c:pt>
                <c:pt idx="535">
                  <c:v>-992.94130037619834</c:v>
                </c:pt>
                <c:pt idx="536">
                  <c:v>-2418.6611158799069</c:v>
                </c:pt>
                <c:pt idx="537">
                  <c:v>-2156.1287717893397</c:v>
                </c:pt>
                <c:pt idx="538">
                  <c:v>-1195.8084684440628</c:v>
                </c:pt>
                <c:pt idx="539">
                  <c:v>-2662.5785138368719</c:v>
                </c:pt>
                <c:pt idx="540">
                  <c:v>-1449.7904169423191</c:v>
                </c:pt>
                <c:pt idx="541">
                  <c:v>-2181.208170046847</c:v>
                </c:pt>
                <c:pt idx="542">
                  <c:v>-2313.6355832024838</c:v>
                </c:pt>
                <c:pt idx="543">
                  <c:v>-979.93968735886483</c:v>
                </c:pt>
                <c:pt idx="544">
                  <c:v>-1338.9080891609701</c:v>
                </c:pt>
                <c:pt idx="545">
                  <c:v>-2175.0929523337254</c:v>
                </c:pt>
                <c:pt idx="546">
                  <c:v>-1652.720864258853</c:v>
                </c:pt>
                <c:pt idx="547">
                  <c:v>-1934.6592475688713</c:v>
                </c:pt>
                <c:pt idx="548">
                  <c:v>-1255.4977170405673</c:v>
                </c:pt>
                <c:pt idx="549">
                  <c:v>-2774.7840429259559</c:v>
                </c:pt>
                <c:pt idx="550">
                  <c:v>-1550.4412695464862</c:v>
                </c:pt>
                <c:pt idx="551">
                  <c:v>-2864.3590188537482</c:v>
                </c:pt>
                <c:pt idx="552">
                  <c:v>-2771.6350305813921</c:v>
                </c:pt>
                <c:pt idx="553">
                  <c:v>-1555.897438936563</c:v>
                </c:pt>
                <c:pt idx="554">
                  <c:v>-1543.5514452341586</c:v>
                </c:pt>
                <c:pt idx="555">
                  <c:v>-1069.377424546853</c:v>
                </c:pt>
                <c:pt idx="556">
                  <c:v>-974.37302156105761</c:v>
                </c:pt>
                <c:pt idx="557">
                  <c:v>-2537.9877406787455</c:v>
                </c:pt>
                <c:pt idx="558">
                  <c:v>-3189.8000397017649</c:v>
                </c:pt>
                <c:pt idx="559">
                  <c:v>-2391.4808895875349</c:v>
                </c:pt>
                <c:pt idx="560">
                  <c:v>-718.22934792487104</c:v>
                </c:pt>
                <c:pt idx="561">
                  <c:v>-2699.4015041662342</c:v>
                </c:pt>
                <c:pt idx="562">
                  <c:v>-1477.1257508300132</c:v>
                </c:pt>
                <c:pt idx="563">
                  <c:v>-714.80082370801483</c:v>
                </c:pt>
                <c:pt idx="564">
                  <c:v>-1373.7610011180268</c:v>
                </c:pt>
                <c:pt idx="565">
                  <c:v>448.9496425496136</c:v>
                </c:pt>
                <c:pt idx="566">
                  <c:v>-1568.1059840332109</c:v>
                </c:pt>
                <c:pt idx="567">
                  <c:v>450.36126937099652</c:v>
                </c:pt>
                <c:pt idx="568">
                  <c:v>74.399598207371128</c:v>
                </c:pt>
                <c:pt idx="569">
                  <c:v>-1423.3804194893064</c:v>
                </c:pt>
                <c:pt idx="570">
                  <c:v>-1780.4362238218228</c:v>
                </c:pt>
                <c:pt idx="571">
                  <c:v>-1461.2813966394715</c:v>
                </c:pt>
                <c:pt idx="572">
                  <c:v>-2800.7432628460997</c:v>
                </c:pt>
                <c:pt idx="573">
                  <c:v>-1011.2123803871627</c:v>
                </c:pt>
                <c:pt idx="574">
                  <c:v>-2627.9855135636299</c:v>
                </c:pt>
                <c:pt idx="575">
                  <c:v>-1132.3978577580865</c:v>
                </c:pt>
                <c:pt idx="576">
                  <c:v>-1817.2448202427076</c:v>
                </c:pt>
                <c:pt idx="577">
                  <c:v>-2084.2769062888328</c:v>
                </c:pt>
                <c:pt idx="578">
                  <c:v>-2293.9922494057182</c:v>
                </c:pt>
                <c:pt idx="579">
                  <c:v>-1173.8351731946977</c:v>
                </c:pt>
                <c:pt idx="580">
                  <c:v>-552.00919164031438</c:v>
                </c:pt>
                <c:pt idx="581">
                  <c:v>-1828.1557789647086</c:v>
                </c:pt>
                <c:pt idx="582">
                  <c:v>-1273.6982927866102</c:v>
                </c:pt>
                <c:pt idx="583">
                  <c:v>-1216.2454405812359</c:v>
                </c:pt>
                <c:pt idx="584">
                  <c:v>-976.18596790390984</c:v>
                </c:pt>
                <c:pt idx="585">
                  <c:v>-1554.7515882868856</c:v>
                </c:pt>
                <c:pt idx="586">
                  <c:v>-2559.4959585738015</c:v>
                </c:pt>
                <c:pt idx="587">
                  <c:v>-1791.5475045706416</c:v>
                </c:pt>
                <c:pt idx="588">
                  <c:v>-2084.222609579756</c:v>
                </c:pt>
                <c:pt idx="589">
                  <c:v>-920.15493704342134</c:v>
                </c:pt>
                <c:pt idx="590">
                  <c:v>-618.73556437606203</c:v>
                </c:pt>
                <c:pt idx="591">
                  <c:v>-1504.4537952384417</c:v>
                </c:pt>
                <c:pt idx="592">
                  <c:v>-3013.5046250001587</c:v>
                </c:pt>
                <c:pt idx="593">
                  <c:v>-557.95549715761626</c:v>
                </c:pt>
                <c:pt idx="594">
                  <c:v>-1724.3934749399714</c:v>
                </c:pt>
                <c:pt idx="595">
                  <c:v>-1524.2586414992011</c:v>
                </c:pt>
                <c:pt idx="596">
                  <c:v>-1932.3919920185745</c:v>
                </c:pt>
                <c:pt idx="597">
                  <c:v>-860.59337287123253</c:v>
                </c:pt>
                <c:pt idx="598">
                  <c:v>-1506.6622344784641</c:v>
                </c:pt>
                <c:pt idx="599">
                  <c:v>-1650.9033848288145</c:v>
                </c:pt>
                <c:pt idx="600">
                  <c:v>-2068.8569518978002</c:v>
                </c:pt>
                <c:pt idx="601">
                  <c:v>-1846.7278137685298</c:v>
                </c:pt>
                <c:pt idx="602">
                  <c:v>-1505.9433918789537</c:v>
                </c:pt>
                <c:pt idx="603">
                  <c:v>-1200.6519449173502</c:v>
                </c:pt>
                <c:pt idx="604">
                  <c:v>-1726.8845648709894</c:v>
                </c:pt>
                <c:pt idx="605">
                  <c:v>-1397.1802693401405</c:v>
                </c:pt>
                <c:pt idx="606">
                  <c:v>-898.90968227977373</c:v>
                </c:pt>
                <c:pt idx="607">
                  <c:v>-847.24666803965556</c:v>
                </c:pt>
                <c:pt idx="608">
                  <c:v>-774.08791316235965</c:v>
                </c:pt>
                <c:pt idx="609">
                  <c:v>-399.53043290927235</c:v>
                </c:pt>
                <c:pt idx="610">
                  <c:v>-1183.2208090341965</c:v>
                </c:pt>
                <c:pt idx="611">
                  <c:v>-1740.939959471023</c:v>
                </c:pt>
                <c:pt idx="612">
                  <c:v>-1374.5729664112023</c:v>
                </c:pt>
                <c:pt idx="613">
                  <c:v>-2411.4515541145029</c:v>
                </c:pt>
                <c:pt idx="614">
                  <c:v>-1895.3939272078869</c:v>
                </c:pt>
                <c:pt idx="615">
                  <c:v>-1326.3759358305952</c:v>
                </c:pt>
                <c:pt idx="616">
                  <c:v>-1822.6440660657281</c:v>
                </c:pt>
                <c:pt idx="617">
                  <c:v>-865.36050051145958</c:v>
                </c:pt>
                <c:pt idx="618">
                  <c:v>-231.68375306978123</c:v>
                </c:pt>
                <c:pt idx="619">
                  <c:v>-1143.1711608222049</c:v>
                </c:pt>
                <c:pt idx="620">
                  <c:v>-2455.4190592346863</c:v>
                </c:pt>
                <c:pt idx="621">
                  <c:v>-1512.3024332196901</c:v>
                </c:pt>
                <c:pt idx="622">
                  <c:v>-3524.415022422887</c:v>
                </c:pt>
                <c:pt idx="623">
                  <c:v>-1201.0634331451456</c:v>
                </c:pt>
                <c:pt idx="624">
                  <c:v>-1102.3920040617204</c:v>
                </c:pt>
                <c:pt idx="625">
                  <c:v>-1136.0872508222801</c:v>
                </c:pt>
                <c:pt idx="626">
                  <c:v>-1788.1094303309783</c:v>
                </c:pt>
                <c:pt idx="627">
                  <c:v>-1506.7375194278361</c:v>
                </c:pt>
                <c:pt idx="628">
                  <c:v>-1571.3963797809511</c:v>
                </c:pt>
                <c:pt idx="629">
                  <c:v>-922.06010757312015</c:v>
                </c:pt>
                <c:pt idx="630">
                  <c:v>-2363.5404035053507</c:v>
                </c:pt>
                <c:pt idx="631">
                  <c:v>-2428.4388435940009</c:v>
                </c:pt>
                <c:pt idx="632">
                  <c:v>-1922.820867283217</c:v>
                </c:pt>
                <c:pt idx="633">
                  <c:v>-2029.4796530809072</c:v>
                </c:pt>
                <c:pt idx="634">
                  <c:v>-1268.2430977469885</c:v>
                </c:pt>
                <c:pt idx="635">
                  <c:v>-374.54318297367445</c:v>
                </c:pt>
                <c:pt idx="636">
                  <c:v>-1031.4458859955894</c:v>
                </c:pt>
                <c:pt idx="637">
                  <c:v>-2054.110428678322</c:v>
                </c:pt>
                <c:pt idx="638">
                  <c:v>-140.6513251560873</c:v>
                </c:pt>
                <c:pt idx="639">
                  <c:v>-390.1801645787491</c:v>
                </c:pt>
                <c:pt idx="640">
                  <c:v>-2119.5116994594582</c:v>
                </c:pt>
                <c:pt idx="641">
                  <c:v>-1457.1094798605818</c:v>
                </c:pt>
                <c:pt idx="642">
                  <c:v>-1842.8418619682961</c:v>
                </c:pt>
                <c:pt idx="643">
                  <c:v>-1177.7805774239259</c:v>
                </c:pt>
                <c:pt idx="644">
                  <c:v>-693.11888480631205</c:v>
                </c:pt>
                <c:pt idx="645">
                  <c:v>-1065.3088662258397</c:v>
                </c:pt>
                <c:pt idx="646">
                  <c:v>-2455.7016447433734</c:v>
                </c:pt>
                <c:pt idx="647">
                  <c:v>776.55200889673051</c:v>
                </c:pt>
                <c:pt idx="648">
                  <c:v>-1379.7719240903407</c:v>
                </c:pt>
                <c:pt idx="649">
                  <c:v>-1418.569737962719</c:v>
                </c:pt>
                <c:pt idx="650">
                  <c:v>-2110.5502397011514</c:v>
                </c:pt>
                <c:pt idx="651">
                  <c:v>-1888.3510783740539</c:v>
                </c:pt>
                <c:pt idx="652">
                  <c:v>-1029.6665582558171</c:v>
                </c:pt>
                <c:pt idx="653">
                  <c:v>-1204.7156878253618</c:v>
                </c:pt>
                <c:pt idx="654">
                  <c:v>-2681.110941800066</c:v>
                </c:pt>
                <c:pt idx="655">
                  <c:v>-1440.9279289909991</c:v>
                </c:pt>
                <c:pt idx="656">
                  <c:v>-758.17479299059323</c:v>
                </c:pt>
                <c:pt idx="657">
                  <c:v>-2131.3356360371754</c:v>
                </c:pt>
                <c:pt idx="658">
                  <c:v>-1123.1510908502632</c:v>
                </c:pt>
                <c:pt idx="659">
                  <c:v>-1818.4301365878937</c:v>
                </c:pt>
                <c:pt idx="660">
                  <c:v>-1656.5592581968158</c:v>
                </c:pt>
                <c:pt idx="661">
                  <c:v>-2619.613191636503</c:v>
                </c:pt>
                <c:pt idx="662">
                  <c:v>-1178.5854169780987</c:v>
                </c:pt>
                <c:pt idx="663">
                  <c:v>-3655.692506408117</c:v>
                </c:pt>
                <c:pt idx="664">
                  <c:v>-1795.5625824723656</c:v>
                </c:pt>
                <c:pt idx="665">
                  <c:v>-179.66897431623602</c:v>
                </c:pt>
                <c:pt idx="666">
                  <c:v>-68.546812006235086</c:v>
                </c:pt>
                <c:pt idx="667">
                  <c:v>-1625.6375443670158</c:v>
                </c:pt>
                <c:pt idx="668">
                  <c:v>-1917.95835831356</c:v>
                </c:pt>
                <c:pt idx="669">
                  <c:v>-1945.8260734824808</c:v>
                </c:pt>
                <c:pt idx="670">
                  <c:v>-3410.4821645830707</c:v>
                </c:pt>
                <c:pt idx="671">
                  <c:v>-1341.1360675283941</c:v>
                </c:pt>
                <c:pt idx="672">
                  <c:v>-840.5620952999916</c:v>
                </c:pt>
                <c:pt idx="673">
                  <c:v>-976.60214932907911</c:v>
                </c:pt>
                <c:pt idx="674">
                  <c:v>-1095.2021363793192</c:v>
                </c:pt>
                <c:pt idx="675">
                  <c:v>-128.97215634214535</c:v>
                </c:pt>
                <c:pt idx="676">
                  <c:v>-1801.438565346758</c:v>
                </c:pt>
                <c:pt idx="677">
                  <c:v>-1785.4026157548569</c:v>
                </c:pt>
                <c:pt idx="678">
                  <c:v>-2636.8275195942142</c:v>
                </c:pt>
                <c:pt idx="679">
                  <c:v>-2157.5530990242878</c:v>
                </c:pt>
                <c:pt idx="680">
                  <c:v>-1628.3500138934742</c:v>
                </c:pt>
                <c:pt idx="681">
                  <c:v>-1299.2374379507096</c:v>
                </c:pt>
                <c:pt idx="682">
                  <c:v>-722.91503272170121</c:v>
                </c:pt>
                <c:pt idx="683">
                  <c:v>-2770.530720373572</c:v>
                </c:pt>
                <c:pt idx="684">
                  <c:v>-1584.9119846081157</c:v>
                </c:pt>
                <c:pt idx="685">
                  <c:v>-3063.4197815886869</c:v>
                </c:pt>
                <c:pt idx="686">
                  <c:v>-1819.1060113381245</c:v>
                </c:pt>
                <c:pt idx="687">
                  <c:v>-1304.7705112094845</c:v>
                </c:pt>
                <c:pt idx="688">
                  <c:v>-586.0264743302032</c:v>
                </c:pt>
                <c:pt idx="689">
                  <c:v>-1862.2056695657102</c:v>
                </c:pt>
                <c:pt idx="690">
                  <c:v>-1446.8728442674565</c:v>
                </c:pt>
                <c:pt idx="691">
                  <c:v>-1458.8661976292806</c:v>
                </c:pt>
                <c:pt idx="692">
                  <c:v>-741.48600964538673</c:v>
                </c:pt>
                <c:pt idx="693">
                  <c:v>-265.24358280296383</c:v>
                </c:pt>
                <c:pt idx="694">
                  <c:v>-2064.9943959956554</c:v>
                </c:pt>
                <c:pt idx="695">
                  <c:v>-2266.1107486836563</c:v>
                </c:pt>
                <c:pt idx="696">
                  <c:v>-2402.545278899157</c:v>
                </c:pt>
                <c:pt idx="697">
                  <c:v>-1099.158305866008</c:v>
                </c:pt>
                <c:pt idx="698">
                  <c:v>-1800.4851426840287</c:v>
                </c:pt>
                <c:pt idx="699">
                  <c:v>-2815.9738524704735</c:v>
                </c:pt>
                <c:pt idx="700">
                  <c:v>-878.23672225396149</c:v>
                </c:pt>
                <c:pt idx="701">
                  <c:v>-2940.147583975534</c:v>
                </c:pt>
                <c:pt idx="702">
                  <c:v>-1277.5480471019619</c:v>
                </c:pt>
                <c:pt idx="703">
                  <c:v>-493.73485981275917</c:v>
                </c:pt>
                <c:pt idx="704">
                  <c:v>-2437.7822932166055</c:v>
                </c:pt>
                <c:pt idx="705">
                  <c:v>-375.27158883704305</c:v>
                </c:pt>
                <c:pt idx="706">
                  <c:v>-2669.2622751542931</c:v>
                </c:pt>
                <c:pt idx="707">
                  <c:v>-2282.0734321090504</c:v>
                </c:pt>
                <c:pt idx="708">
                  <c:v>-2573.3228474426678</c:v>
                </c:pt>
                <c:pt idx="709">
                  <c:v>-1260.7386492055057</c:v>
                </c:pt>
                <c:pt idx="710">
                  <c:v>-2018.3600544219707</c:v>
                </c:pt>
                <c:pt idx="711">
                  <c:v>-2554.6326800006382</c:v>
                </c:pt>
                <c:pt idx="712">
                  <c:v>-1729.7462838334177</c:v>
                </c:pt>
                <c:pt idx="713">
                  <c:v>-738.36896064599841</c:v>
                </c:pt>
                <c:pt idx="714">
                  <c:v>-2701.1361918604189</c:v>
                </c:pt>
                <c:pt idx="715">
                  <c:v>-1519.0806137378722</c:v>
                </c:pt>
                <c:pt idx="716">
                  <c:v>-1296.3644782640677</c:v>
                </c:pt>
                <c:pt idx="717">
                  <c:v>-1870.3224881619944</c:v>
                </c:pt>
                <c:pt idx="718">
                  <c:v>-368.15646107951852</c:v>
                </c:pt>
                <c:pt idx="719">
                  <c:v>-1301.1524013681947</c:v>
                </c:pt>
                <c:pt idx="720">
                  <c:v>-2521.7594734109539</c:v>
                </c:pt>
                <c:pt idx="721">
                  <c:v>-2475.5657101006072</c:v>
                </c:pt>
                <c:pt idx="722">
                  <c:v>-2013.2315430130557</c:v>
                </c:pt>
                <c:pt idx="723">
                  <c:v>-926.70225431214476</c:v>
                </c:pt>
                <c:pt idx="724">
                  <c:v>-1471.2766255310526</c:v>
                </c:pt>
                <c:pt idx="725">
                  <c:v>-1128.1049058207527</c:v>
                </c:pt>
                <c:pt idx="726">
                  <c:v>-1390.9300534829354</c:v>
                </c:pt>
                <c:pt idx="727">
                  <c:v>-1435.0973700258774</c:v>
                </c:pt>
                <c:pt idx="728">
                  <c:v>-1664.8281305681558</c:v>
                </c:pt>
                <c:pt idx="729">
                  <c:v>-1427.4038015851893</c:v>
                </c:pt>
                <c:pt idx="730">
                  <c:v>-1278.9658664219005</c:v>
                </c:pt>
                <c:pt idx="731">
                  <c:v>-1079.557670727434</c:v>
                </c:pt>
                <c:pt idx="732">
                  <c:v>-396.00226551724973</c:v>
                </c:pt>
                <c:pt idx="733">
                  <c:v>-1523.879441137572</c:v>
                </c:pt>
                <c:pt idx="734">
                  <c:v>-2373.7359273488437</c:v>
                </c:pt>
                <c:pt idx="735">
                  <c:v>-1017.5083538417985</c:v>
                </c:pt>
                <c:pt idx="736">
                  <c:v>-1797.7160716352137</c:v>
                </c:pt>
                <c:pt idx="737">
                  <c:v>-1701.9855681437325</c:v>
                </c:pt>
                <c:pt idx="738">
                  <c:v>-2300.8829636109776</c:v>
                </c:pt>
                <c:pt idx="739">
                  <c:v>-817.52470276251461</c:v>
                </c:pt>
                <c:pt idx="740">
                  <c:v>-2004.6861835358923</c:v>
                </c:pt>
                <c:pt idx="741">
                  <c:v>-538.94157245297083</c:v>
                </c:pt>
                <c:pt idx="742">
                  <c:v>-200.28006283724426</c:v>
                </c:pt>
                <c:pt idx="743">
                  <c:v>-2619.2078728502202</c:v>
                </c:pt>
                <c:pt idx="744">
                  <c:v>-1644.8595487651828</c:v>
                </c:pt>
                <c:pt idx="745">
                  <c:v>-2059.4501376269509</c:v>
                </c:pt>
                <c:pt idx="746">
                  <c:v>-1032.083574682486</c:v>
                </c:pt>
                <c:pt idx="747">
                  <c:v>-1989.752338325754</c:v>
                </c:pt>
                <c:pt idx="748">
                  <c:v>-1511.1113715560696</c:v>
                </c:pt>
                <c:pt idx="749">
                  <c:v>-1614.9572977024054</c:v>
                </c:pt>
                <c:pt idx="750">
                  <c:v>-2285.3436522209968</c:v>
                </c:pt>
                <c:pt idx="751">
                  <c:v>-1568.2055377142806</c:v>
                </c:pt>
                <c:pt idx="752">
                  <c:v>-3215.2014115876559</c:v>
                </c:pt>
                <c:pt idx="753">
                  <c:v>-368.33693940220473</c:v>
                </c:pt>
                <c:pt idx="754">
                  <c:v>-1420.5927523776618</c:v>
                </c:pt>
                <c:pt idx="755">
                  <c:v>-906.34925812560778</c:v>
                </c:pt>
                <c:pt idx="756">
                  <c:v>-2254.6200452658595</c:v>
                </c:pt>
                <c:pt idx="757">
                  <c:v>-1535.822804626202</c:v>
                </c:pt>
                <c:pt idx="758">
                  <c:v>-1672.7705746540259</c:v>
                </c:pt>
                <c:pt idx="759">
                  <c:v>-12.507091139946169</c:v>
                </c:pt>
                <c:pt idx="760">
                  <c:v>-1031.2437075933817</c:v>
                </c:pt>
                <c:pt idx="761">
                  <c:v>-1934.2170039763814</c:v>
                </c:pt>
                <c:pt idx="762">
                  <c:v>-1699.4442345864418</c:v>
                </c:pt>
                <c:pt idx="763">
                  <c:v>-1093.0975903347808</c:v>
                </c:pt>
                <c:pt idx="764">
                  <c:v>-1670.1219607715166</c:v>
                </c:pt>
                <c:pt idx="765">
                  <c:v>-2401.9979911334285</c:v>
                </c:pt>
                <c:pt idx="766">
                  <c:v>-1246.7639589399678</c:v>
                </c:pt>
                <c:pt idx="767">
                  <c:v>-1945.5775698511352</c:v>
                </c:pt>
                <c:pt idx="768">
                  <c:v>-803.7555585821483</c:v>
                </c:pt>
                <c:pt idx="769">
                  <c:v>-1236.471559208203</c:v>
                </c:pt>
                <c:pt idx="770">
                  <c:v>-1689.2633892918857</c:v>
                </c:pt>
                <c:pt idx="771">
                  <c:v>-965.29766976626433</c:v>
                </c:pt>
                <c:pt idx="772">
                  <c:v>-2133.4497387111569</c:v>
                </c:pt>
                <c:pt idx="773">
                  <c:v>-161.97616116538211</c:v>
                </c:pt>
                <c:pt idx="774">
                  <c:v>-702.4873117649413</c:v>
                </c:pt>
                <c:pt idx="775">
                  <c:v>-2663.3816513377642</c:v>
                </c:pt>
                <c:pt idx="776">
                  <c:v>-2061.6872746720755</c:v>
                </c:pt>
                <c:pt idx="777">
                  <c:v>-2669.8778596921939</c:v>
                </c:pt>
                <c:pt idx="778">
                  <c:v>-1939.4199593729745</c:v>
                </c:pt>
                <c:pt idx="779">
                  <c:v>-31.031136655166847</c:v>
                </c:pt>
                <c:pt idx="780">
                  <c:v>-1545.5104735212662</c:v>
                </c:pt>
                <c:pt idx="781">
                  <c:v>-1325.9742338859332</c:v>
                </c:pt>
                <c:pt idx="782">
                  <c:v>-2015.121474222643</c:v>
                </c:pt>
                <c:pt idx="783">
                  <c:v>182.15615384809098</c:v>
                </c:pt>
                <c:pt idx="784">
                  <c:v>-1366.6731132963978</c:v>
                </c:pt>
                <c:pt idx="785">
                  <c:v>-1496.6846162011561</c:v>
                </c:pt>
                <c:pt idx="786">
                  <c:v>-87.25697744876652</c:v>
                </c:pt>
                <c:pt idx="787">
                  <c:v>-1493.0973961563177</c:v>
                </c:pt>
                <c:pt idx="788">
                  <c:v>-642.46237550426667</c:v>
                </c:pt>
                <c:pt idx="789">
                  <c:v>-1639.0432130966856</c:v>
                </c:pt>
                <c:pt idx="790">
                  <c:v>-2064.6900438825451</c:v>
                </c:pt>
                <c:pt idx="791">
                  <c:v>-1067.456479640914</c:v>
                </c:pt>
                <c:pt idx="792">
                  <c:v>-1579.4481983685155</c:v>
                </c:pt>
                <c:pt idx="793">
                  <c:v>-2338.0236807857259</c:v>
                </c:pt>
                <c:pt idx="794">
                  <c:v>-1637.7802414508624</c:v>
                </c:pt>
                <c:pt idx="795">
                  <c:v>-2049.3328021025891</c:v>
                </c:pt>
                <c:pt idx="796">
                  <c:v>-1969.5205458806986</c:v>
                </c:pt>
                <c:pt idx="797">
                  <c:v>-1521.0111844274388</c:v>
                </c:pt>
                <c:pt idx="798">
                  <c:v>-984.47979423643392</c:v>
                </c:pt>
                <c:pt idx="799">
                  <c:v>94.009303153070505</c:v>
                </c:pt>
                <c:pt idx="800">
                  <c:v>-1599.5544982261263</c:v>
                </c:pt>
                <c:pt idx="801">
                  <c:v>-1720.7640142613091</c:v>
                </c:pt>
                <c:pt idx="802">
                  <c:v>-2060.6195938813826</c:v>
                </c:pt>
                <c:pt idx="803">
                  <c:v>-1657.3703194548816</c:v>
                </c:pt>
                <c:pt idx="804">
                  <c:v>-1675.2447375937272</c:v>
                </c:pt>
                <c:pt idx="805">
                  <c:v>-890.32637848020931</c:v>
                </c:pt>
                <c:pt idx="806">
                  <c:v>-2224.4154423598002</c:v>
                </c:pt>
                <c:pt idx="807">
                  <c:v>-1203.9316975950887</c:v>
                </c:pt>
                <c:pt idx="808">
                  <c:v>-1547.4828360639222</c:v>
                </c:pt>
                <c:pt idx="809">
                  <c:v>-1448.2726182210008</c:v>
                </c:pt>
                <c:pt idx="810">
                  <c:v>-1348.362875767416</c:v>
                </c:pt>
                <c:pt idx="811">
                  <c:v>-2027.0547075165014</c:v>
                </c:pt>
                <c:pt idx="812">
                  <c:v>-1846.2250432676838</c:v>
                </c:pt>
                <c:pt idx="813">
                  <c:v>-1337.3231752868514</c:v>
                </c:pt>
                <c:pt idx="814">
                  <c:v>-2115.0331281146973</c:v>
                </c:pt>
                <c:pt idx="815">
                  <c:v>-833.17188217003786</c:v>
                </c:pt>
                <c:pt idx="816">
                  <c:v>-673.42633845730234</c:v>
                </c:pt>
                <c:pt idx="817">
                  <c:v>-1286.5675010669183</c:v>
                </c:pt>
                <c:pt idx="818">
                  <c:v>-2628.8466139889183</c:v>
                </c:pt>
                <c:pt idx="819">
                  <c:v>-1901.1190445342791</c:v>
                </c:pt>
                <c:pt idx="820">
                  <c:v>-2127.6803343049505</c:v>
                </c:pt>
                <c:pt idx="821">
                  <c:v>-1432.6087097908048</c:v>
                </c:pt>
                <c:pt idx="822">
                  <c:v>-1709.4542799099181</c:v>
                </c:pt>
                <c:pt idx="823">
                  <c:v>-1802.0739575091102</c:v>
                </c:pt>
                <c:pt idx="824">
                  <c:v>-1187.447591819121</c:v>
                </c:pt>
                <c:pt idx="825">
                  <c:v>-1991.0925844422964</c:v>
                </c:pt>
                <c:pt idx="826">
                  <c:v>-1831.4338750458137</c:v>
                </c:pt>
                <c:pt idx="827">
                  <c:v>-1638.373597047022</c:v>
                </c:pt>
                <c:pt idx="828">
                  <c:v>-721.14299702225071</c:v>
                </c:pt>
                <c:pt idx="829">
                  <c:v>-1719.7704118538613</c:v>
                </c:pt>
                <c:pt idx="830">
                  <c:v>-2124.1809350250669</c:v>
                </c:pt>
                <c:pt idx="831">
                  <c:v>-4048.6427372622306</c:v>
                </c:pt>
                <c:pt idx="832">
                  <c:v>-2105.3876479044811</c:v>
                </c:pt>
                <c:pt idx="833">
                  <c:v>-1965.2150243320302</c:v>
                </c:pt>
                <c:pt idx="834">
                  <c:v>-1402.7426122790839</c:v>
                </c:pt>
                <c:pt idx="835">
                  <c:v>-1621.0052621096256</c:v>
                </c:pt>
                <c:pt idx="836">
                  <c:v>-494.053382006623</c:v>
                </c:pt>
                <c:pt idx="837">
                  <c:v>-2524.8563812231168</c:v>
                </c:pt>
                <c:pt idx="838">
                  <c:v>-2023.6792056301319</c:v>
                </c:pt>
                <c:pt idx="839">
                  <c:v>-2123.1984705867035</c:v>
                </c:pt>
                <c:pt idx="840">
                  <c:v>-1363.6164100655078</c:v>
                </c:pt>
                <c:pt idx="841">
                  <c:v>-1556.9037025475427</c:v>
                </c:pt>
                <c:pt idx="842">
                  <c:v>-1334.9748265468006</c:v>
                </c:pt>
                <c:pt idx="843">
                  <c:v>-1391.5696297230797</c:v>
                </c:pt>
                <c:pt idx="844">
                  <c:v>297.2858793780988</c:v>
                </c:pt>
                <c:pt idx="845">
                  <c:v>-1592.6825425950756</c:v>
                </c:pt>
                <c:pt idx="846">
                  <c:v>-1635.7164277565043</c:v>
                </c:pt>
                <c:pt idx="847">
                  <c:v>-1831.5418385022449</c:v>
                </c:pt>
                <c:pt idx="848">
                  <c:v>-1862.3148259735026</c:v>
                </c:pt>
                <c:pt idx="849">
                  <c:v>-1624.9374342598967</c:v>
                </c:pt>
                <c:pt idx="850">
                  <c:v>-992.93103281837284</c:v>
                </c:pt>
                <c:pt idx="851">
                  <c:v>-1674.1033818725627</c:v>
                </c:pt>
                <c:pt idx="852">
                  <c:v>-1280.625674229389</c:v>
                </c:pt>
                <c:pt idx="853">
                  <c:v>-1693.5196884301122</c:v>
                </c:pt>
                <c:pt idx="854">
                  <c:v>-2966.2681535630172</c:v>
                </c:pt>
                <c:pt idx="855">
                  <c:v>-1584.4319756885302</c:v>
                </c:pt>
                <c:pt idx="856">
                  <c:v>-2026.6433807037356</c:v>
                </c:pt>
                <c:pt idx="857">
                  <c:v>-1367.288399657451</c:v>
                </c:pt>
                <c:pt idx="858">
                  <c:v>-2632.5193467713061</c:v>
                </c:pt>
                <c:pt idx="859">
                  <c:v>-684.09163618218736</c:v>
                </c:pt>
                <c:pt idx="860">
                  <c:v>-1363.6975555182025</c:v>
                </c:pt>
                <c:pt idx="861">
                  <c:v>-1607.4015095819323</c:v>
                </c:pt>
                <c:pt idx="862">
                  <c:v>-504.46598181792069</c:v>
                </c:pt>
                <c:pt idx="863">
                  <c:v>-2972.2577922947412</c:v>
                </c:pt>
                <c:pt idx="864">
                  <c:v>-345.96673112366898</c:v>
                </c:pt>
                <c:pt idx="865">
                  <c:v>-1563.5362707325239</c:v>
                </c:pt>
                <c:pt idx="866">
                  <c:v>-822.1976047440794</c:v>
                </c:pt>
                <c:pt idx="867">
                  <c:v>-1339.8172560816738</c:v>
                </c:pt>
                <c:pt idx="868">
                  <c:v>-1432.4452511517266</c:v>
                </c:pt>
                <c:pt idx="869">
                  <c:v>-2645.1259899206284</c:v>
                </c:pt>
                <c:pt idx="870">
                  <c:v>-1747.1558231561212</c:v>
                </c:pt>
                <c:pt idx="871">
                  <c:v>-1676.8783318665564</c:v>
                </c:pt>
                <c:pt idx="872">
                  <c:v>-751.78188179399513</c:v>
                </c:pt>
                <c:pt idx="873">
                  <c:v>-2297.2703740465249</c:v>
                </c:pt>
                <c:pt idx="874">
                  <c:v>-2466.151214066469</c:v>
                </c:pt>
                <c:pt idx="875">
                  <c:v>-2841.3240198790913</c:v>
                </c:pt>
                <c:pt idx="876">
                  <c:v>270.47428710604891</c:v>
                </c:pt>
                <c:pt idx="877">
                  <c:v>-1579.2757904780765</c:v>
                </c:pt>
                <c:pt idx="878">
                  <c:v>-1077.0465966612865</c:v>
                </c:pt>
                <c:pt idx="879">
                  <c:v>-1673.5290401251277</c:v>
                </c:pt>
                <c:pt idx="880">
                  <c:v>-1644.99981116863</c:v>
                </c:pt>
                <c:pt idx="881">
                  <c:v>-2582.7237836036129</c:v>
                </c:pt>
                <c:pt idx="882">
                  <c:v>-838.46637734236083</c:v>
                </c:pt>
                <c:pt idx="883">
                  <c:v>-804.38858681990041</c:v>
                </c:pt>
                <c:pt idx="884">
                  <c:v>-2277.593838561249</c:v>
                </c:pt>
                <c:pt idx="885">
                  <c:v>-1286.847873635249</c:v>
                </c:pt>
                <c:pt idx="886">
                  <c:v>-812.14455037641528</c:v>
                </c:pt>
                <c:pt idx="887">
                  <c:v>-2579.8076261742935</c:v>
                </c:pt>
                <c:pt idx="888">
                  <c:v>-1308.213154330022</c:v>
                </c:pt>
                <c:pt idx="889">
                  <c:v>-577.14412756382353</c:v>
                </c:pt>
                <c:pt idx="890">
                  <c:v>-1540.1524422335242</c:v>
                </c:pt>
                <c:pt idx="891">
                  <c:v>-1739.6326811657345</c:v>
                </c:pt>
                <c:pt idx="892">
                  <c:v>-94.037361567470725</c:v>
                </c:pt>
                <c:pt idx="893">
                  <c:v>-3008.4422272591137</c:v>
                </c:pt>
                <c:pt idx="894">
                  <c:v>-1018.6736589990387</c:v>
                </c:pt>
                <c:pt idx="895">
                  <c:v>-1381.1207794814591</c:v>
                </c:pt>
                <c:pt idx="896">
                  <c:v>-2431.7918074454574</c:v>
                </c:pt>
                <c:pt idx="897">
                  <c:v>-1781.1920463034312</c:v>
                </c:pt>
                <c:pt idx="898">
                  <c:v>-1117.2072321380874</c:v>
                </c:pt>
                <c:pt idx="899">
                  <c:v>-2047.0304165969019</c:v>
                </c:pt>
                <c:pt idx="900">
                  <c:v>-1587.4472199231141</c:v>
                </c:pt>
                <c:pt idx="901">
                  <c:v>-1806.401088283902</c:v>
                </c:pt>
                <c:pt idx="902">
                  <c:v>-958.12694253375412</c:v>
                </c:pt>
                <c:pt idx="903">
                  <c:v>-1049.6659966462194</c:v>
                </c:pt>
                <c:pt idx="904">
                  <c:v>-717.41141253287424</c:v>
                </c:pt>
                <c:pt idx="905">
                  <c:v>-1084.7040984376818</c:v>
                </c:pt>
                <c:pt idx="906">
                  <c:v>-1093.6961103725525</c:v>
                </c:pt>
                <c:pt idx="907">
                  <c:v>-2145.7600577652229</c:v>
                </c:pt>
                <c:pt idx="908">
                  <c:v>-1044.8877185786632</c:v>
                </c:pt>
                <c:pt idx="909">
                  <c:v>-1509.0243810417924</c:v>
                </c:pt>
                <c:pt idx="910">
                  <c:v>-1742.5388139666966</c:v>
                </c:pt>
                <c:pt idx="911">
                  <c:v>-1406.4024176388748</c:v>
                </c:pt>
                <c:pt idx="912">
                  <c:v>-1561.8044521250504</c:v>
                </c:pt>
                <c:pt idx="913">
                  <c:v>-1424.7203538339081</c:v>
                </c:pt>
                <c:pt idx="914">
                  <c:v>-1815.4015186454744</c:v>
                </c:pt>
                <c:pt idx="915">
                  <c:v>-1906.8806152602465</c:v>
                </c:pt>
                <c:pt idx="916">
                  <c:v>-562.24409110410397</c:v>
                </c:pt>
                <c:pt idx="917">
                  <c:v>-1721.6512921581793</c:v>
                </c:pt>
                <c:pt idx="918">
                  <c:v>-1921.2641668109236</c:v>
                </c:pt>
                <c:pt idx="919">
                  <c:v>-1215.8975931831774</c:v>
                </c:pt>
                <c:pt idx="920">
                  <c:v>-2816.4653544819803</c:v>
                </c:pt>
                <c:pt idx="921">
                  <c:v>-1034.0218297506071</c:v>
                </c:pt>
                <c:pt idx="922">
                  <c:v>-1785.3654663624293</c:v>
                </c:pt>
                <c:pt idx="923">
                  <c:v>-2365.7876322526545</c:v>
                </c:pt>
                <c:pt idx="924">
                  <c:v>-1893.4105862555261</c:v>
                </c:pt>
                <c:pt idx="925">
                  <c:v>-1869.7214923477286</c:v>
                </c:pt>
                <c:pt idx="926">
                  <c:v>-953.84280615303487</c:v>
                </c:pt>
                <c:pt idx="927">
                  <c:v>-2813.1538317060104</c:v>
                </c:pt>
                <c:pt idx="928">
                  <c:v>-1540.1499555401433</c:v>
                </c:pt>
                <c:pt idx="929">
                  <c:v>-1251.3445109727563</c:v>
                </c:pt>
                <c:pt idx="930">
                  <c:v>-1625.3267001910726</c:v>
                </c:pt>
                <c:pt idx="931">
                  <c:v>-1529.0364201047132</c:v>
                </c:pt>
                <c:pt idx="932">
                  <c:v>-1859.4142843279787</c:v>
                </c:pt>
                <c:pt idx="933">
                  <c:v>-1076.1908730021478</c:v>
                </c:pt>
                <c:pt idx="934">
                  <c:v>-653.08384690356979</c:v>
                </c:pt>
                <c:pt idx="935">
                  <c:v>-1425.4233361353999</c:v>
                </c:pt>
                <c:pt idx="936">
                  <c:v>-2099.8398752390067</c:v>
                </c:pt>
                <c:pt idx="937">
                  <c:v>-986.15966456720253</c:v>
                </c:pt>
                <c:pt idx="938">
                  <c:v>-1963.0537896693054</c:v>
                </c:pt>
                <c:pt idx="939">
                  <c:v>-1796.5852437297744</c:v>
                </c:pt>
                <c:pt idx="940">
                  <c:v>-198.59015085839019</c:v>
                </c:pt>
                <c:pt idx="941">
                  <c:v>-2270.4596485615039</c:v>
                </c:pt>
                <c:pt idx="942">
                  <c:v>-2017.5194231193409</c:v>
                </c:pt>
                <c:pt idx="943">
                  <c:v>-878.57945817673317</c:v>
                </c:pt>
                <c:pt idx="944">
                  <c:v>-1231.7712314866421</c:v>
                </c:pt>
                <c:pt idx="945">
                  <c:v>-1341.7585738995949</c:v>
                </c:pt>
                <c:pt idx="946">
                  <c:v>-2309.8733413918567</c:v>
                </c:pt>
                <c:pt idx="947">
                  <c:v>-1146.3489527898228</c:v>
                </c:pt>
                <c:pt idx="948">
                  <c:v>-2616.728776232967</c:v>
                </c:pt>
                <c:pt idx="949">
                  <c:v>-2592.2225873612197</c:v>
                </c:pt>
                <c:pt idx="950">
                  <c:v>-1796.4376486349784</c:v>
                </c:pt>
                <c:pt idx="951">
                  <c:v>-1545.5470598492993</c:v>
                </c:pt>
                <c:pt idx="952">
                  <c:v>-1508.1438831115083</c:v>
                </c:pt>
                <c:pt idx="953">
                  <c:v>-177.861519911492</c:v>
                </c:pt>
                <c:pt idx="954">
                  <c:v>-2062.5789684957599</c:v>
                </c:pt>
                <c:pt idx="955">
                  <c:v>-1933.3937744224208</c:v>
                </c:pt>
                <c:pt idx="956">
                  <c:v>-1221.5441573177804</c:v>
                </c:pt>
                <c:pt idx="957">
                  <c:v>-1574.0520654171505</c:v>
                </c:pt>
                <c:pt idx="958">
                  <c:v>-757.13201305455368</c:v>
                </c:pt>
                <c:pt idx="959">
                  <c:v>-1171.9797608370809</c:v>
                </c:pt>
                <c:pt idx="960">
                  <c:v>-1259.4934439613135</c:v>
                </c:pt>
                <c:pt idx="961">
                  <c:v>-2015.4172141131148</c:v>
                </c:pt>
                <c:pt idx="962">
                  <c:v>-1304.082183387085</c:v>
                </c:pt>
                <c:pt idx="963">
                  <c:v>-836.44959662220117</c:v>
                </c:pt>
                <c:pt idx="964">
                  <c:v>-1323.1899816092682</c:v>
                </c:pt>
                <c:pt idx="965">
                  <c:v>-1473.3860352626343</c:v>
                </c:pt>
                <c:pt idx="966">
                  <c:v>-2555.2138941499461</c:v>
                </c:pt>
                <c:pt idx="967">
                  <c:v>-2554.8372448873761</c:v>
                </c:pt>
                <c:pt idx="968">
                  <c:v>-1983.990312267334</c:v>
                </c:pt>
                <c:pt idx="969">
                  <c:v>-1573.4504393478264</c:v>
                </c:pt>
                <c:pt idx="970">
                  <c:v>-2015.9720709441335</c:v>
                </c:pt>
                <c:pt idx="971">
                  <c:v>-469.67171478254386</c:v>
                </c:pt>
                <c:pt idx="972">
                  <c:v>-1015.6370246416036</c:v>
                </c:pt>
                <c:pt idx="973">
                  <c:v>-1722.7199707447476</c:v>
                </c:pt>
                <c:pt idx="974">
                  <c:v>-1311.5382049653235</c:v>
                </c:pt>
                <c:pt idx="975">
                  <c:v>-845.32472841390972</c:v>
                </c:pt>
                <c:pt idx="976">
                  <c:v>-1213.9044216333359</c:v>
                </c:pt>
                <c:pt idx="977">
                  <c:v>-604.97833336902113</c:v>
                </c:pt>
                <c:pt idx="978">
                  <c:v>-2198.928781234798</c:v>
                </c:pt>
                <c:pt idx="979">
                  <c:v>-752.74365230857165</c:v>
                </c:pt>
                <c:pt idx="980">
                  <c:v>-1735.9124341583729</c:v>
                </c:pt>
                <c:pt idx="981">
                  <c:v>-835.25393613045708</c:v>
                </c:pt>
                <c:pt idx="982">
                  <c:v>-2109.5505179248362</c:v>
                </c:pt>
                <c:pt idx="983">
                  <c:v>-1841.131313514783</c:v>
                </c:pt>
                <c:pt idx="984">
                  <c:v>-1202.4184314294134</c:v>
                </c:pt>
                <c:pt idx="985">
                  <c:v>-396.19540189412419</c:v>
                </c:pt>
                <c:pt idx="986">
                  <c:v>-436.16847531123585</c:v>
                </c:pt>
                <c:pt idx="987">
                  <c:v>-253.59683223514821</c:v>
                </c:pt>
                <c:pt idx="988">
                  <c:v>-850.18811472487414</c:v>
                </c:pt>
                <c:pt idx="989">
                  <c:v>-1492.3430162611758</c:v>
                </c:pt>
                <c:pt idx="990">
                  <c:v>-1731.1201470671804</c:v>
                </c:pt>
                <c:pt idx="991">
                  <c:v>-894.00484118790746</c:v>
                </c:pt>
                <c:pt idx="992">
                  <c:v>-2742.0282919178399</c:v>
                </c:pt>
                <c:pt idx="993">
                  <c:v>-1446.8145611212349</c:v>
                </c:pt>
                <c:pt idx="994">
                  <c:v>-1240.1464657424822</c:v>
                </c:pt>
                <c:pt idx="995">
                  <c:v>-1871.2721605654606</c:v>
                </c:pt>
                <c:pt idx="996">
                  <c:v>-276.36917095738954</c:v>
                </c:pt>
                <c:pt idx="997">
                  <c:v>-2070.9701481408219</c:v>
                </c:pt>
                <c:pt idx="998">
                  <c:v>-2608.8427693557796</c:v>
                </c:pt>
                <c:pt idx="999">
                  <c:v>-1713.0496768735638</c:v>
                </c:pt>
                <c:pt idx="1000">
                  <c:v>-955.84800603396616</c:v>
                </c:pt>
                <c:pt idx="1001">
                  <c:v>-448.32576474494999</c:v>
                </c:pt>
                <c:pt idx="1002">
                  <c:v>-2750.4136819912001</c:v>
                </c:pt>
                <c:pt idx="1003">
                  <c:v>-1333.0020373064426</c:v>
                </c:pt>
                <c:pt idx="1004">
                  <c:v>-1898.3610737451572</c:v>
                </c:pt>
                <c:pt idx="1005">
                  <c:v>-2579.2864697342793</c:v>
                </c:pt>
                <c:pt idx="1006">
                  <c:v>-709.00145532167426</c:v>
                </c:pt>
                <c:pt idx="1007">
                  <c:v>-1468.3949513998314</c:v>
                </c:pt>
                <c:pt idx="1008">
                  <c:v>-1310.8928929975955</c:v>
                </c:pt>
                <c:pt idx="1009">
                  <c:v>-1744.4639627111555</c:v>
                </c:pt>
                <c:pt idx="1010">
                  <c:v>-2521.9844846778428</c:v>
                </c:pt>
                <c:pt idx="1011">
                  <c:v>-1858.0882577206012</c:v>
                </c:pt>
                <c:pt idx="1012">
                  <c:v>-3172.6732618954829</c:v>
                </c:pt>
                <c:pt idx="1013">
                  <c:v>-2249.9150983343025</c:v>
                </c:pt>
                <c:pt idx="1014">
                  <c:v>-2291.8704587094594</c:v>
                </c:pt>
                <c:pt idx="1015">
                  <c:v>-1354.344127805859</c:v>
                </c:pt>
                <c:pt idx="1016">
                  <c:v>-1603.565686222667</c:v>
                </c:pt>
                <c:pt idx="1017">
                  <c:v>-1956.2617695649724</c:v>
                </c:pt>
                <c:pt idx="1018">
                  <c:v>-3220.1333422275366</c:v>
                </c:pt>
                <c:pt idx="1019">
                  <c:v>-731.24794172298425</c:v>
                </c:pt>
                <c:pt idx="1020">
                  <c:v>-1565.4926814574019</c:v>
                </c:pt>
                <c:pt idx="1021">
                  <c:v>-2270.1463763056609</c:v>
                </c:pt>
                <c:pt idx="1022">
                  <c:v>-2667.2034895399061</c:v>
                </c:pt>
                <c:pt idx="1023">
                  <c:v>-1814.8629063010503</c:v>
                </c:pt>
                <c:pt idx="1024">
                  <c:v>-1284.9288398197632</c:v>
                </c:pt>
                <c:pt idx="1025">
                  <c:v>-934.35700726331288</c:v>
                </c:pt>
                <c:pt idx="1026">
                  <c:v>-1089.6364963279339</c:v>
                </c:pt>
                <c:pt idx="1027">
                  <c:v>-1046.3448212750268</c:v>
                </c:pt>
                <c:pt idx="1028">
                  <c:v>-1732.045741144796</c:v>
                </c:pt>
                <c:pt idx="1029">
                  <c:v>-1799.3977119569518</c:v>
                </c:pt>
                <c:pt idx="1030">
                  <c:v>-1118.6696259020127</c:v>
                </c:pt>
                <c:pt idx="1031">
                  <c:v>-2265.8624063940911</c:v>
                </c:pt>
                <c:pt idx="1032">
                  <c:v>-715.97344098129906</c:v>
                </c:pt>
                <c:pt idx="1033">
                  <c:v>-1217.8683133396626</c:v>
                </c:pt>
                <c:pt idx="1034">
                  <c:v>-1038.8186727104944</c:v>
                </c:pt>
                <c:pt idx="1035">
                  <c:v>-1588.8989871182202</c:v>
                </c:pt>
                <c:pt idx="1036">
                  <c:v>-2314.7105429471721</c:v>
                </c:pt>
                <c:pt idx="1037">
                  <c:v>-1282.7191227397907</c:v>
                </c:pt>
                <c:pt idx="1038">
                  <c:v>-2090.1331263388502</c:v>
                </c:pt>
                <c:pt idx="1039">
                  <c:v>-1845.4674629912734</c:v>
                </c:pt>
                <c:pt idx="1040">
                  <c:v>-1196.3436600719169</c:v>
                </c:pt>
                <c:pt idx="1041">
                  <c:v>-673.56516582501354</c:v>
                </c:pt>
                <c:pt idx="1042">
                  <c:v>-1740.7933469797745</c:v>
                </c:pt>
                <c:pt idx="1043">
                  <c:v>-809.92953615605711</c:v>
                </c:pt>
                <c:pt idx="1044">
                  <c:v>-1163.4369202458529</c:v>
                </c:pt>
                <c:pt idx="1045">
                  <c:v>-885.79429023713419</c:v>
                </c:pt>
                <c:pt idx="1046">
                  <c:v>-1478.6984832079943</c:v>
                </c:pt>
                <c:pt idx="1047">
                  <c:v>-1077.3353998682469</c:v>
                </c:pt>
                <c:pt idx="1048">
                  <c:v>-1470.5907768163743</c:v>
                </c:pt>
                <c:pt idx="1049">
                  <c:v>-1496.2397093196569</c:v>
                </c:pt>
                <c:pt idx="1050">
                  <c:v>-684.56825050090356</c:v>
                </c:pt>
                <c:pt idx="1051">
                  <c:v>-1788.1185204822887</c:v>
                </c:pt>
                <c:pt idx="1052">
                  <c:v>-1485.0071030512618</c:v>
                </c:pt>
                <c:pt idx="1053">
                  <c:v>-193.17022863131751</c:v>
                </c:pt>
                <c:pt idx="1054">
                  <c:v>-208.08341178366845</c:v>
                </c:pt>
                <c:pt idx="1055">
                  <c:v>-2098.8714231975582</c:v>
                </c:pt>
                <c:pt idx="1056">
                  <c:v>-949.97600913716087</c:v>
                </c:pt>
                <c:pt idx="1057">
                  <c:v>-1952.7333981614402</c:v>
                </c:pt>
                <c:pt idx="1058">
                  <c:v>-1994.4059373393329</c:v>
                </c:pt>
                <c:pt idx="1059">
                  <c:v>-1780.9550023445681</c:v>
                </c:pt>
                <c:pt idx="1060">
                  <c:v>-1514.076311606832</c:v>
                </c:pt>
                <c:pt idx="1061">
                  <c:v>-2416.9182081417794</c:v>
                </c:pt>
                <c:pt idx="1062">
                  <c:v>-1525.9147359309763</c:v>
                </c:pt>
                <c:pt idx="1063">
                  <c:v>-1100.6043069765901</c:v>
                </c:pt>
                <c:pt idx="1064">
                  <c:v>-1666.6108873632102</c:v>
                </c:pt>
                <c:pt idx="1065">
                  <c:v>-1821.6457187086298</c:v>
                </c:pt>
                <c:pt idx="1066">
                  <c:v>-2568.5948420128757</c:v>
                </c:pt>
                <c:pt idx="1067">
                  <c:v>-1559.3057124432262</c:v>
                </c:pt>
                <c:pt idx="1068">
                  <c:v>-1889.2609506846111</c:v>
                </c:pt>
                <c:pt idx="1069">
                  <c:v>-2973.4364147583001</c:v>
                </c:pt>
                <c:pt idx="1070">
                  <c:v>-2687.461926619244</c:v>
                </c:pt>
                <c:pt idx="1071">
                  <c:v>-1865.2759538046148</c:v>
                </c:pt>
                <c:pt idx="1072">
                  <c:v>-1671.9970006162421</c:v>
                </c:pt>
                <c:pt idx="1073">
                  <c:v>-2115.7503701550049</c:v>
                </c:pt>
                <c:pt idx="1074">
                  <c:v>-1393.8534346395554</c:v>
                </c:pt>
                <c:pt idx="1075">
                  <c:v>-1235.5119806001376</c:v>
                </c:pt>
                <c:pt idx="1076">
                  <c:v>-1835.8315944628848</c:v>
                </c:pt>
                <c:pt idx="1077">
                  <c:v>-1222.799857409148</c:v>
                </c:pt>
                <c:pt idx="1078">
                  <c:v>-1469.9803486135515</c:v>
                </c:pt>
                <c:pt idx="1079">
                  <c:v>-2210.2815733170219</c:v>
                </c:pt>
                <c:pt idx="1080">
                  <c:v>-1830.4805808954725</c:v>
                </c:pt>
                <c:pt idx="1081">
                  <c:v>-1468.0959873387428</c:v>
                </c:pt>
                <c:pt idx="1082">
                  <c:v>-2099.9339671921052</c:v>
                </c:pt>
                <c:pt idx="1083">
                  <c:v>-2396.7138327182602</c:v>
                </c:pt>
                <c:pt idx="1084">
                  <c:v>-1803.1374550131095</c:v>
                </c:pt>
                <c:pt idx="1085">
                  <c:v>-1672.1167184502165</c:v>
                </c:pt>
                <c:pt idx="1086">
                  <c:v>-1267.4892548886746</c:v>
                </c:pt>
                <c:pt idx="1087">
                  <c:v>-1994.4884338659467</c:v>
                </c:pt>
                <c:pt idx="1088">
                  <c:v>-1169.2691978805406</c:v>
                </c:pt>
                <c:pt idx="1089">
                  <c:v>-2368.1796135483646</c:v>
                </c:pt>
                <c:pt idx="1090">
                  <c:v>-2073.2472700646504</c:v>
                </c:pt>
                <c:pt idx="1091">
                  <c:v>-983.39577667055892</c:v>
                </c:pt>
                <c:pt idx="1092">
                  <c:v>-2056.4637372198558</c:v>
                </c:pt>
                <c:pt idx="1093">
                  <c:v>-1263.5675314511782</c:v>
                </c:pt>
                <c:pt idx="1094">
                  <c:v>-1553.0144573326697</c:v>
                </c:pt>
                <c:pt idx="1095">
                  <c:v>-947.89015218937857</c:v>
                </c:pt>
                <c:pt idx="1096">
                  <c:v>-2399.187154076456</c:v>
                </c:pt>
                <c:pt idx="1097">
                  <c:v>-1482.4698543083141</c:v>
                </c:pt>
                <c:pt idx="1098">
                  <c:v>-1686.1633007195996</c:v>
                </c:pt>
                <c:pt idx="1099">
                  <c:v>-1966.430828282686</c:v>
                </c:pt>
                <c:pt idx="1100">
                  <c:v>-575.29105625085595</c:v>
                </c:pt>
                <c:pt idx="1101">
                  <c:v>-2572.2896182187351</c:v>
                </c:pt>
                <c:pt idx="1102">
                  <c:v>-2575.2464571377905</c:v>
                </c:pt>
                <c:pt idx="1103">
                  <c:v>-3591.3633962697936</c:v>
                </c:pt>
                <c:pt idx="1104">
                  <c:v>391.5953809275843</c:v>
                </c:pt>
                <c:pt idx="1105">
                  <c:v>-2452.5554823796256</c:v>
                </c:pt>
                <c:pt idx="1106">
                  <c:v>-852.87199352454991</c:v>
                </c:pt>
                <c:pt idx="1107">
                  <c:v>-1124.699190470782</c:v>
                </c:pt>
                <c:pt idx="1108">
                  <c:v>-1247.6557540773665</c:v>
                </c:pt>
                <c:pt idx="1109">
                  <c:v>-1412.2192327466691</c:v>
                </c:pt>
                <c:pt idx="1110">
                  <c:v>-2251.2858201890272</c:v>
                </c:pt>
                <c:pt idx="1111">
                  <c:v>-2906.7157052623588</c:v>
                </c:pt>
                <c:pt idx="1112">
                  <c:v>-1397.0446082231556</c:v>
                </c:pt>
                <c:pt idx="1113">
                  <c:v>-1708.7656482197763</c:v>
                </c:pt>
                <c:pt idx="1114">
                  <c:v>-857.72053666581178</c:v>
                </c:pt>
                <c:pt idx="1115">
                  <c:v>-2172.0616476314071</c:v>
                </c:pt>
                <c:pt idx="1116">
                  <c:v>-2015.0532358532173</c:v>
                </c:pt>
                <c:pt idx="1117">
                  <c:v>-769.53558617285125</c:v>
                </c:pt>
                <c:pt idx="1118">
                  <c:v>-1801.3402884277102</c:v>
                </c:pt>
                <c:pt idx="1119">
                  <c:v>-2010.432877114582</c:v>
                </c:pt>
                <c:pt idx="1120">
                  <c:v>-1670.292550315562</c:v>
                </c:pt>
                <c:pt idx="1121">
                  <c:v>-2190.1363358990948</c:v>
                </c:pt>
                <c:pt idx="1122">
                  <c:v>-834.19690605775213</c:v>
                </c:pt>
                <c:pt idx="1123">
                  <c:v>-475.51471272264916</c:v>
                </c:pt>
                <c:pt idx="1124">
                  <c:v>-1709.134559997965</c:v>
                </c:pt>
                <c:pt idx="1125">
                  <c:v>-1496.1468814354812</c:v>
                </c:pt>
                <c:pt idx="1126">
                  <c:v>-445.96030321085073</c:v>
                </c:pt>
                <c:pt idx="1127">
                  <c:v>-1385.054684713582</c:v>
                </c:pt>
                <c:pt idx="1128">
                  <c:v>-595.4722774187112</c:v>
                </c:pt>
                <c:pt idx="1129">
                  <c:v>-1574.8794584266188</c:v>
                </c:pt>
                <c:pt idx="1130">
                  <c:v>-1225.2967950503617</c:v>
                </c:pt>
                <c:pt idx="1131">
                  <c:v>-2380.4733237443143</c:v>
                </c:pt>
                <c:pt idx="1132">
                  <c:v>-370.99020665325679</c:v>
                </c:pt>
                <c:pt idx="1133">
                  <c:v>-2446.1634341319059</c:v>
                </c:pt>
                <c:pt idx="1134">
                  <c:v>-1051.3223635632921</c:v>
                </c:pt>
                <c:pt idx="1135">
                  <c:v>-2288.8653847506539</c:v>
                </c:pt>
                <c:pt idx="1136">
                  <c:v>-1937.1468719946733</c:v>
                </c:pt>
                <c:pt idx="1137">
                  <c:v>-788.80950872913945</c:v>
                </c:pt>
                <c:pt idx="1138">
                  <c:v>-2328.6563847250191</c:v>
                </c:pt>
                <c:pt idx="1139">
                  <c:v>-437.01204451827471</c:v>
                </c:pt>
                <c:pt idx="1140">
                  <c:v>-1955.3558593106527</c:v>
                </c:pt>
                <c:pt idx="1141">
                  <c:v>-3010.351024191008</c:v>
                </c:pt>
                <c:pt idx="1142">
                  <c:v>-1200.3366880895228</c:v>
                </c:pt>
                <c:pt idx="1143">
                  <c:v>-2419.2974925243288</c:v>
                </c:pt>
                <c:pt idx="1144">
                  <c:v>-1038.6976567557113</c:v>
                </c:pt>
                <c:pt idx="1145">
                  <c:v>-2032.4333196289681</c:v>
                </c:pt>
                <c:pt idx="1146">
                  <c:v>-1797.411542459291</c:v>
                </c:pt>
                <c:pt idx="1147">
                  <c:v>-829.85558250092163</c:v>
                </c:pt>
                <c:pt idx="1148">
                  <c:v>-2748.0791151173244</c:v>
                </c:pt>
                <c:pt idx="1149">
                  <c:v>-1434.1043738428484</c:v>
                </c:pt>
                <c:pt idx="1150">
                  <c:v>-838.98622295895711</c:v>
                </c:pt>
                <c:pt idx="1151">
                  <c:v>-1591.9275884304643</c:v>
                </c:pt>
                <c:pt idx="1152">
                  <c:v>-825.83955950511881</c:v>
                </c:pt>
                <c:pt idx="1153">
                  <c:v>-1435.5261351545314</c:v>
                </c:pt>
                <c:pt idx="1154">
                  <c:v>-195.99620651303485</c:v>
                </c:pt>
                <c:pt idx="1155">
                  <c:v>-1619.9400342207828</c:v>
                </c:pt>
                <c:pt idx="1156">
                  <c:v>-1667.8885318747843</c:v>
                </c:pt>
                <c:pt idx="1157">
                  <c:v>-1061.9553530332278</c:v>
                </c:pt>
                <c:pt idx="1158">
                  <c:v>-1880.974270788839</c:v>
                </c:pt>
                <c:pt idx="1159">
                  <c:v>-1289.927201633348</c:v>
                </c:pt>
                <c:pt idx="1160">
                  <c:v>-1713.2699307324283</c:v>
                </c:pt>
                <c:pt idx="1161">
                  <c:v>-873.36237419637928</c:v>
                </c:pt>
                <c:pt idx="1162">
                  <c:v>-1911.3241892737997</c:v>
                </c:pt>
                <c:pt idx="1163">
                  <c:v>-2015.0239753422275</c:v>
                </c:pt>
                <c:pt idx="1164">
                  <c:v>-2915.862116590446</c:v>
                </c:pt>
                <c:pt idx="1165">
                  <c:v>-1116.2948282079287</c:v>
                </c:pt>
                <c:pt idx="1166">
                  <c:v>-2457.8243554986675</c:v>
                </c:pt>
                <c:pt idx="1167">
                  <c:v>-1861.0039817319284</c:v>
                </c:pt>
                <c:pt idx="1168">
                  <c:v>-1221.3607823445482</c:v>
                </c:pt>
                <c:pt idx="1169">
                  <c:v>-2384.9451730911615</c:v>
                </c:pt>
                <c:pt idx="1170">
                  <c:v>-1422.6269151557308</c:v>
                </c:pt>
                <c:pt idx="1171">
                  <c:v>-1057.4566104471651</c:v>
                </c:pt>
                <c:pt idx="1172">
                  <c:v>-1735.4672204830904</c:v>
                </c:pt>
                <c:pt idx="1173">
                  <c:v>-842.14992993193209</c:v>
                </c:pt>
                <c:pt idx="1174">
                  <c:v>-1597.7333499496444</c:v>
                </c:pt>
                <c:pt idx="1175">
                  <c:v>-2325.5751462917387</c:v>
                </c:pt>
                <c:pt idx="1176">
                  <c:v>-1489.7614324394071</c:v>
                </c:pt>
                <c:pt idx="1177">
                  <c:v>-2333.0612496963677</c:v>
                </c:pt>
                <c:pt idx="1178">
                  <c:v>-1608.5328876359663</c:v>
                </c:pt>
                <c:pt idx="1179">
                  <c:v>-133.24304426328035</c:v>
                </c:pt>
                <c:pt idx="1180">
                  <c:v>-486.43726167613841</c:v>
                </c:pt>
                <c:pt idx="1181">
                  <c:v>-1996.7604642430351</c:v>
                </c:pt>
                <c:pt idx="1182">
                  <c:v>-1939.5869506294657</c:v>
                </c:pt>
                <c:pt idx="1183">
                  <c:v>-1102.5736900263601</c:v>
                </c:pt>
                <c:pt idx="1184">
                  <c:v>-1429.6562194783692</c:v>
                </c:pt>
                <c:pt idx="1185">
                  <c:v>-1951.6458124646097</c:v>
                </c:pt>
                <c:pt idx="1186">
                  <c:v>-2401.0952461901074</c:v>
                </c:pt>
                <c:pt idx="1187">
                  <c:v>-1716.7612113318255</c:v>
                </c:pt>
                <c:pt idx="1188">
                  <c:v>-1046.3468121188325</c:v>
                </c:pt>
                <c:pt idx="1189">
                  <c:v>-1949.0726382489856</c:v>
                </c:pt>
                <c:pt idx="1190">
                  <c:v>-544.01791381020121</c:v>
                </c:pt>
                <c:pt idx="1191">
                  <c:v>-2777.4070814882516</c:v>
                </c:pt>
                <c:pt idx="1192">
                  <c:v>-2104.6369051808169</c:v>
                </c:pt>
                <c:pt idx="1193">
                  <c:v>-1585.2993320587457</c:v>
                </c:pt>
                <c:pt idx="1194">
                  <c:v>-1800.6692422409833</c:v>
                </c:pt>
                <c:pt idx="1195">
                  <c:v>7.419682838351946</c:v>
                </c:pt>
                <c:pt idx="1196">
                  <c:v>-1377.1062388683104</c:v>
                </c:pt>
                <c:pt idx="1197">
                  <c:v>-2004.6659113266624</c:v>
                </c:pt>
                <c:pt idx="1198">
                  <c:v>-1105.7542362459299</c:v>
                </c:pt>
                <c:pt idx="1199">
                  <c:v>-1901.6989982213518</c:v>
                </c:pt>
                <c:pt idx="1200">
                  <c:v>-1186.391778785327</c:v>
                </c:pt>
                <c:pt idx="1201">
                  <c:v>-2636.8684338331063</c:v>
                </c:pt>
                <c:pt idx="1202">
                  <c:v>-414.50234266143889</c:v>
                </c:pt>
                <c:pt idx="1203">
                  <c:v>-1117.9521010893732</c:v>
                </c:pt>
                <c:pt idx="1204">
                  <c:v>-974.53686638762156</c:v>
                </c:pt>
                <c:pt idx="1205">
                  <c:v>-2236.1413456921368</c:v>
                </c:pt>
                <c:pt idx="1206">
                  <c:v>139.56975429596241</c:v>
                </c:pt>
                <c:pt idx="1207">
                  <c:v>-2078.9456029106677</c:v>
                </c:pt>
                <c:pt idx="1208">
                  <c:v>-2198.784651509598</c:v>
                </c:pt>
                <c:pt idx="1209">
                  <c:v>-471.36610134835155</c:v>
                </c:pt>
                <c:pt idx="1210">
                  <c:v>-4128.1268649593185</c:v>
                </c:pt>
                <c:pt idx="1211">
                  <c:v>-977.35077808510596</c:v>
                </c:pt>
                <c:pt idx="1212">
                  <c:v>-1870.4145622381366</c:v>
                </c:pt>
                <c:pt idx="1213">
                  <c:v>-1652.8250792647686</c:v>
                </c:pt>
                <c:pt idx="1214">
                  <c:v>-937.1078195094824</c:v>
                </c:pt>
                <c:pt idx="1215">
                  <c:v>-56.851672276591671</c:v>
                </c:pt>
                <c:pt idx="1216">
                  <c:v>-1456.1970133883387</c:v>
                </c:pt>
                <c:pt idx="1217">
                  <c:v>-3431.2256105994106</c:v>
                </c:pt>
                <c:pt idx="1218">
                  <c:v>-2040.7587793121529</c:v>
                </c:pt>
                <c:pt idx="1219">
                  <c:v>-1454.3352560946669</c:v>
                </c:pt>
                <c:pt idx="1220">
                  <c:v>-924.43558684681557</c:v>
                </c:pt>
                <c:pt idx="1221">
                  <c:v>-2335.0908564233323</c:v>
                </c:pt>
                <c:pt idx="1222">
                  <c:v>-1669.1613097783338</c:v>
                </c:pt>
                <c:pt idx="1223">
                  <c:v>-710.11528247989645</c:v>
                </c:pt>
                <c:pt idx="1224">
                  <c:v>-843.47490809753708</c:v>
                </c:pt>
                <c:pt idx="1225">
                  <c:v>-3898.0187328237507</c:v>
                </c:pt>
                <c:pt idx="1226">
                  <c:v>-2047.9027595702401</c:v>
                </c:pt>
                <c:pt idx="1227">
                  <c:v>-1059.5485505128036</c:v>
                </c:pt>
                <c:pt idx="1228">
                  <c:v>-2594.435128579988</c:v>
                </c:pt>
                <c:pt idx="1229">
                  <c:v>-1615.1472067882378</c:v>
                </c:pt>
                <c:pt idx="1230">
                  <c:v>-1082.1814652625098</c:v>
                </c:pt>
                <c:pt idx="1231">
                  <c:v>-2577.9455989897619</c:v>
                </c:pt>
                <c:pt idx="1232">
                  <c:v>-1648.5586893976433</c:v>
                </c:pt>
                <c:pt idx="1233">
                  <c:v>-1997.8965373247484</c:v>
                </c:pt>
                <c:pt idx="1234">
                  <c:v>-3932.6036993009443</c:v>
                </c:pt>
                <c:pt idx="1235">
                  <c:v>-1626.0561721763656</c:v>
                </c:pt>
                <c:pt idx="1236">
                  <c:v>-1102.8214838318345</c:v>
                </c:pt>
                <c:pt idx="1237">
                  <c:v>-1706.8648256523948</c:v>
                </c:pt>
                <c:pt idx="1238">
                  <c:v>-1504.6041937048385</c:v>
                </c:pt>
                <c:pt idx="1239">
                  <c:v>-1168.9773841183733</c:v>
                </c:pt>
                <c:pt idx="1240">
                  <c:v>-720.36633029804307</c:v>
                </c:pt>
                <c:pt idx="1241">
                  <c:v>-1521.072056344492</c:v>
                </c:pt>
                <c:pt idx="1242">
                  <c:v>-1351.2788962522163</c:v>
                </c:pt>
                <c:pt idx="1243">
                  <c:v>-1630.2608816193051</c:v>
                </c:pt>
                <c:pt idx="1244">
                  <c:v>-1395.0812205622824</c:v>
                </c:pt>
                <c:pt idx="1245">
                  <c:v>-1281.0288650823168</c:v>
                </c:pt>
                <c:pt idx="1246">
                  <c:v>-849.57594695212447</c:v>
                </c:pt>
                <c:pt idx="1247">
                  <c:v>-1228.6845639926596</c:v>
                </c:pt>
                <c:pt idx="1248">
                  <c:v>-1742.0204859583882</c:v>
                </c:pt>
                <c:pt idx="1249">
                  <c:v>-716.57214617125919</c:v>
                </c:pt>
                <c:pt idx="1250">
                  <c:v>63.847871630324335</c:v>
                </c:pt>
                <c:pt idx="1251">
                  <c:v>-988.04299360594723</c:v>
                </c:pt>
                <c:pt idx="1252">
                  <c:v>-789.92072490610735</c:v>
                </c:pt>
                <c:pt idx="1253">
                  <c:v>-1297.8340257617347</c:v>
                </c:pt>
                <c:pt idx="1254">
                  <c:v>-1131.0298746974768</c:v>
                </c:pt>
                <c:pt idx="1255">
                  <c:v>-1746.3368078765288</c:v>
                </c:pt>
                <c:pt idx="1256">
                  <c:v>-3071.895901734239</c:v>
                </c:pt>
                <c:pt idx="1257">
                  <c:v>-1420.4633128682608</c:v>
                </c:pt>
                <c:pt idx="1258">
                  <c:v>-1494.0431802915696</c:v>
                </c:pt>
                <c:pt idx="1259">
                  <c:v>-724.42553495784159</c:v>
                </c:pt>
                <c:pt idx="1260">
                  <c:v>-1651.2736727591246</c:v>
                </c:pt>
                <c:pt idx="1261">
                  <c:v>-911.70373188828307</c:v>
                </c:pt>
                <c:pt idx="1262">
                  <c:v>-2344.9735470460664</c:v>
                </c:pt>
                <c:pt idx="1263">
                  <c:v>-563.69393298813156</c:v>
                </c:pt>
                <c:pt idx="1264">
                  <c:v>-1743.4458852687476</c:v>
                </c:pt>
                <c:pt idx="1265">
                  <c:v>-3010.1485458955176</c:v>
                </c:pt>
                <c:pt idx="1266">
                  <c:v>-1490.6281739075112</c:v>
                </c:pt>
                <c:pt idx="1267">
                  <c:v>-2055.7544525690537</c:v>
                </c:pt>
                <c:pt idx="1268">
                  <c:v>-918.36430231381109</c:v>
                </c:pt>
                <c:pt idx="1269">
                  <c:v>-140.66838662231839</c:v>
                </c:pt>
                <c:pt idx="1270">
                  <c:v>-1435.9592792719159</c:v>
                </c:pt>
                <c:pt idx="1271">
                  <c:v>-1662.8238758304551</c:v>
                </c:pt>
                <c:pt idx="1272">
                  <c:v>-1022.3133848163907</c:v>
                </c:pt>
                <c:pt idx="1273">
                  <c:v>-712.8130641002017</c:v>
                </c:pt>
                <c:pt idx="1274">
                  <c:v>-3230.7397047606582</c:v>
                </c:pt>
                <c:pt idx="1275">
                  <c:v>-1094.9169895197811</c:v>
                </c:pt>
                <c:pt idx="1276">
                  <c:v>-1541.7400784228885</c:v>
                </c:pt>
                <c:pt idx="1277">
                  <c:v>-1840.9733634194899</c:v>
                </c:pt>
                <c:pt idx="1278">
                  <c:v>-1720.6858278797827</c:v>
                </c:pt>
                <c:pt idx="1279">
                  <c:v>-2206.3742114601309</c:v>
                </c:pt>
                <c:pt idx="1280">
                  <c:v>825.04120370237433</c:v>
                </c:pt>
                <c:pt idx="1281">
                  <c:v>-3293.3096902920979</c:v>
                </c:pt>
                <c:pt idx="1282">
                  <c:v>-1220.4181234454672</c:v>
                </c:pt>
                <c:pt idx="1283">
                  <c:v>-1349.114789529267</c:v>
                </c:pt>
                <c:pt idx="1284">
                  <c:v>-1181.751719113433</c:v>
                </c:pt>
                <c:pt idx="1285">
                  <c:v>-667.68707694755176</c:v>
                </c:pt>
                <c:pt idx="1286">
                  <c:v>-2224.2339788614245</c:v>
                </c:pt>
                <c:pt idx="1287">
                  <c:v>-1357.5264822803911</c:v>
                </c:pt>
                <c:pt idx="1288">
                  <c:v>-2037.1561600713567</c:v>
                </c:pt>
                <c:pt idx="1289">
                  <c:v>-1515.4865474293374</c:v>
                </c:pt>
                <c:pt idx="1290">
                  <c:v>-1817.5610704684941</c:v>
                </c:pt>
                <c:pt idx="1291">
                  <c:v>-500.16590334106149</c:v>
                </c:pt>
                <c:pt idx="1292">
                  <c:v>-700.23726318890749</c:v>
                </c:pt>
                <c:pt idx="1293">
                  <c:v>-2349.3796667237675</c:v>
                </c:pt>
                <c:pt idx="1294">
                  <c:v>-1794.364194945264</c:v>
                </c:pt>
                <c:pt idx="1295">
                  <c:v>-1186.295783955592</c:v>
                </c:pt>
                <c:pt idx="1296">
                  <c:v>-831.60366873334351</c:v>
                </c:pt>
                <c:pt idx="1297">
                  <c:v>-1485.8741292746972</c:v>
                </c:pt>
                <c:pt idx="1298">
                  <c:v>-1728.0417543271328</c:v>
                </c:pt>
                <c:pt idx="1299">
                  <c:v>-2086.1233252725569</c:v>
                </c:pt>
                <c:pt idx="1300">
                  <c:v>-2582.9822777221843</c:v>
                </c:pt>
                <c:pt idx="1301">
                  <c:v>-1411.6713892387561</c:v>
                </c:pt>
                <c:pt idx="1302">
                  <c:v>-1492.3300550766571</c:v>
                </c:pt>
                <c:pt idx="1303">
                  <c:v>-1548.2608669435385</c:v>
                </c:pt>
                <c:pt idx="1304">
                  <c:v>-976.93537756887417</c:v>
                </c:pt>
                <c:pt idx="1305">
                  <c:v>-1325.1127380346406</c:v>
                </c:pt>
                <c:pt idx="1306">
                  <c:v>-452.38623764129079</c:v>
                </c:pt>
                <c:pt idx="1307">
                  <c:v>-1049.4876232600573</c:v>
                </c:pt>
                <c:pt idx="1308">
                  <c:v>-1090.1691549606148</c:v>
                </c:pt>
                <c:pt idx="1309">
                  <c:v>-1114.7737239003864</c:v>
                </c:pt>
                <c:pt idx="1310">
                  <c:v>-1549.9330684217421</c:v>
                </c:pt>
                <c:pt idx="1311">
                  <c:v>-1265.0645712113401</c:v>
                </c:pt>
                <c:pt idx="1312">
                  <c:v>-1640.9914247481565</c:v>
                </c:pt>
                <c:pt idx="1313">
                  <c:v>-2040.7251938081617</c:v>
                </c:pt>
                <c:pt idx="1314">
                  <c:v>-1161.3802184427368</c:v>
                </c:pt>
                <c:pt idx="1315">
                  <c:v>-2886.4275172501129</c:v>
                </c:pt>
                <c:pt idx="1316">
                  <c:v>-1224.383848243705</c:v>
                </c:pt>
                <c:pt idx="1317">
                  <c:v>-537.90202748515003</c:v>
                </c:pt>
                <c:pt idx="1318">
                  <c:v>-1235.3937421951214</c:v>
                </c:pt>
                <c:pt idx="1319">
                  <c:v>-731.32109696914085</c:v>
                </c:pt>
                <c:pt idx="1320">
                  <c:v>-1473.2609613130353</c:v>
                </c:pt>
                <c:pt idx="1321">
                  <c:v>-2026.8130974517599</c:v>
                </c:pt>
                <c:pt idx="1322">
                  <c:v>-2453.4400031054683</c:v>
                </c:pt>
                <c:pt idx="1323">
                  <c:v>-2224.2826734021919</c:v>
                </c:pt>
                <c:pt idx="1324">
                  <c:v>-1023.0775036110444</c:v>
                </c:pt>
                <c:pt idx="1325">
                  <c:v>-1786.4658174353581</c:v>
                </c:pt>
                <c:pt idx="1326">
                  <c:v>-2208.7535866374728</c:v>
                </c:pt>
                <c:pt idx="1327">
                  <c:v>-847.1961543963489</c:v>
                </c:pt>
                <c:pt idx="1328">
                  <c:v>-1764.7987870476127</c:v>
                </c:pt>
                <c:pt idx="1329">
                  <c:v>-2092.3266980823196</c:v>
                </c:pt>
                <c:pt idx="1330">
                  <c:v>-1354.8776376451178</c:v>
                </c:pt>
                <c:pt idx="1331">
                  <c:v>-1111.7505341246733</c:v>
                </c:pt>
                <c:pt idx="1332">
                  <c:v>-2148.9645074898294</c:v>
                </c:pt>
                <c:pt idx="1333">
                  <c:v>-1804.0599931759498</c:v>
                </c:pt>
                <c:pt idx="1334">
                  <c:v>-179.88125295375085</c:v>
                </c:pt>
                <c:pt idx="1335">
                  <c:v>-1678.8364347671313</c:v>
                </c:pt>
                <c:pt idx="1336">
                  <c:v>-1522.8397398005354</c:v>
                </c:pt>
                <c:pt idx="1337">
                  <c:v>-1325.152813801632</c:v>
                </c:pt>
                <c:pt idx="1338">
                  <c:v>-1558.6522226475499</c:v>
                </c:pt>
                <c:pt idx="1339">
                  <c:v>-3111.2031505868526</c:v>
                </c:pt>
                <c:pt idx="1340">
                  <c:v>-316.66615439238649</c:v>
                </c:pt>
                <c:pt idx="1341">
                  <c:v>-853.07932670213813</c:v>
                </c:pt>
                <c:pt idx="1342">
                  <c:v>-2352.8904343637168</c:v>
                </c:pt>
                <c:pt idx="1343">
                  <c:v>-2101.0032623229481</c:v>
                </c:pt>
                <c:pt idx="1344">
                  <c:v>-1461.190791478778</c:v>
                </c:pt>
                <c:pt idx="1345">
                  <c:v>-2427.1264679704532</c:v>
                </c:pt>
                <c:pt idx="1346">
                  <c:v>-1987.678652642503</c:v>
                </c:pt>
                <c:pt idx="1347">
                  <c:v>-3081.7745202463652</c:v>
                </c:pt>
                <c:pt idx="1348">
                  <c:v>-797.24997649418765</c:v>
                </c:pt>
                <c:pt idx="1349">
                  <c:v>-735.60969670184659</c:v>
                </c:pt>
                <c:pt idx="1350">
                  <c:v>-1740.2126964567115</c:v>
                </c:pt>
                <c:pt idx="1351">
                  <c:v>-3156.6018776649244</c:v>
                </c:pt>
                <c:pt idx="1352">
                  <c:v>-2214.8070260931627</c:v>
                </c:pt>
                <c:pt idx="1353">
                  <c:v>-2281.2867293883583</c:v>
                </c:pt>
                <c:pt idx="1354">
                  <c:v>-2038.4236021605957</c:v>
                </c:pt>
                <c:pt idx="1355">
                  <c:v>-456.2554735614649</c:v>
                </c:pt>
                <c:pt idx="1356">
                  <c:v>-1266.5426265833212</c:v>
                </c:pt>
                <c:pt idx="1357">
                  <c:v>-973.69995324930187</c:v>
                </c:pt>
                <c:pt idx="1358">
                  <c:v>-96.228057240499766</c:v>
                </c:pt>
                <c:pt idx="1359">
                  <c:v>-1117.663159087575</c:v>
                </c:pt>
                <c:pt idx="1360">
                  <c:v>-2142.437984491623</c:v>
                </c:pt>
                <c:pt idx="1361">
                  <c:v>-682.74183511949559</c:v>
                </c:pt>
                <c:pt idx="1362">
                  <c:v>-2110.3756566759494</c:v>
                </c:pt>
                <c:pt idx="1363">
                  <c:v>-2324.7894537175434</c:v>
                </c:pt>
                <c:pt idx="1364">
                  <c:v>-1512.083747591957</c:v>
                </c:pt>
                <c:pt idx="1365">
                  <c:v>-1608.6824664110354</c:v>
                </c:pt>
                <c:pt idx="1366">
                  <c:v>-1344.3517008884328</c:v>
                </c:pt>
                <c:pt idx="1367">
                  <c:v>-465.42530393656671</c:v>
                </c:pt>
                <c:pt idx="1368">
                  <c:v>-825.93126110452158</c:v>
                </c:pt>
                <c:pt idx="1369">
                  <c:v>-1753.3207544832785</c:v>
                </c:pt>
                <c:pt idx="1370">
                  <c:v>-1602.3211852271843</c:v>
                </c:pt>
                <c:pt idx="1371">
                  <c:v>-2959.4556576060186</c:v>
                </c:pt>
                <c:pt idx="1372">
                  <c:v>-1571.1973556662724</c:v>
                </c:pt>
                <c:pt idx="1373">
                  <c:v>-2305.3364987165551</c:v>
                </c:pt>
                <c:pt idx="1374">
                  <c:v>-734.71681438621636</c:v>
                </c:pt>
                <c:pt idx="1375">
                  <c:v>-745.21737119929094</c:v>
                </c:pt>
                <c:pt idx="1376">
                  <c:v>-1206.2456391973074</c:v>
                </c:pt>
                <c:pt idx="1377">
                  <c:v>-1586.4424508708516</c:v>
                </c:pt>
                <c:pt idx="1378">
                  <c:v>-1547.7345107270548</c:v>
                </c:pt>
                <c:pt idx="1379">
                  <c:v>-1705.7981867021626</c:v>
                </c:pt>
                <c:pt idx="1380">
                  <c:v>-1476.3266521309333</c:v>
                </c:pt>
                <c:pt idx="1381">
                  <c:v>-1907.2511881828523</c:v>
                </c:pt>
                <c:pt idx="1382">
                  <c:v>-1250.14369204798</c:v>
                </c:pt>
                <c:pt idx="1383">
                  <c:v>-1339.2896178548635</c:v>
                </c:pt>
                <c:pt idx="1384">
                  <c:v>-1542.9378092177576</c:v>
                </c:pt>
                <c:pt idx="1385">
                  <c:v>-1082.8607833941678</c:v>
                </c:pt>
                <c:pt idx="1386">
                  <c:v>-1445.5965227319248</c:v>
                </c:pt>
                <c:pt idx="1387">
                  <c:v>-2441.7352969942749</c:v>
                </c:pt>
                <c:pt idx="1388">
                  <c:v>-2262.7980489678994</c:v>
                </c:pt>
                <c:pt idx="1389">
                  <c:v>-1182.311152019478</c:v>
                </c:pt>
                <c:pt idx="1390">
                  <c:v>-2012.6806368798343</c:v>
                </c:pt>
                <c:pt idx="1391">
                  <c:v>-1573.2155818744609</c:v>
                </c:pt>
                <c:pt idx="1392">
                  <c:v>-2284.9283879724371</c:v>
                </c:pt>
                <c:pt idx="1393">
                  <c:v>-675.47165652661715</c:v>
                </c:pt>
                <c:pt idx="1394">
                  <c:v>-1988.8023934886796</c:v>
                </c:pt>
                <c:pt idx="1395">
                  <c:v>-1849.5880550302259</c:v>
                </c:pt>
                <c:pt idx="1396">
                  <c:v>-1991.3841806317932</c:v>
                </c:pt>
                <c:pt idx="1397">
                  <c:v>-2496.3074232899608</c:v>
                </c:pt>
                <c:pt idx="1398">
                  <c:v>-2070.1459435338593</c:v>
                </c:pt>
                <c:pt idx="1399">
                  <c:v>-1279.7235974741088</c:v>
                </c:pt>
                <c:pt idx="1400">
                  <c:v>-2195.5378025496066</c:v>
                </c:pt>
                <c:pt idx="1401">
                  <c:v>-803.83681739436361</c:v>
                </c:pt>
                <c:pt idx="1402">
                  <c:v>-1219.1894378066845</c:v>
                </c:pt>
                <c:pt idx="1403">
                  <c:v>-2184.4246595491713</c:v>
                </c:pt>
                <c:pt idx="1404">
                  <c:v>-1379.1126732535786</c:v>
                </c:pt>
                <c:pt idx="1405">
                  <c:v>-1323.1375778162965</c:v>
                </c:pt>
                <c:pt idx="1406">
                  <c:v>-1365.1008591475738</c:v>
                </c:pt>
                <c:pt idx="1407">
                  <c:v>-2406.2624838429965</c:v>
                </c:pt>
                <c:pt idx="1408">
                  <c:v>-1686.644431820464</c:v>
                </c:pt>
                <c:pt idx="1409">
                  <c:v>-647.53224708957714</c:v>
                </c:pt>
                <c:pt idx="1410">
                  <c:v>-1397.1529767279189</c:v>
                </c:pt>
                <c:pt idx="1411">
                  <c:v>-1607.5262584358734</c:v>
                </c:pt>
                <c:pt idx="1412">
                  <c:v>-2577.8341776932348</c:v>
                </c:pt>
                <c:pt idx="1413">
                  <c:v>-2221.1652372991293</c:v>
                </c:pt>
                <c:pt idx="1414">
                  <c:v>-2152.9952268050829</c:v>
                </c:pt>
                <c:pt idx="1415">
                  <c:v>-1577.1684337020442</c:v>
                </c:pt>
                <c:pt idx="1416">
                  <c:v>-1846.1944840218312</c:v>
                </c:pt>
                <c:pt idx="1417">
                  <c:v>-582.23994468999172</c:v>
                </c:pt>
                <c:pt idx="1418">
                  <c:v>-2090.1899018612785</c:v>
                </c:pt>
                <c:pt idx="1419">
                  <c:v>-2169.193999151958</c:v>
                </c:pt>
                <c:pt idx="1420">
                  <c:v>-581.15882025289102</c:v>
                </c:pt>
                <c:pt idx="1421">
                  <c:v>-2882.4667954965494</c:v>
                </c:pt>
                <c:pt idx="1422">
                  <c:v>-1208.8004056515829</c:v>
                </c:pt>
                <c:pt idx="1423">
                  <c:v>-1637.5004893887644</c:v>
                </c:pt>
                <c:pt idx="1424">
                  <c:v>-1849.2401229153566</c:v>
                </c:pt>
                <c:pt idx="1425">
                  <c:v>-2711.8800217271646</c:v>
                </c:pt>
                <c:pt idx="1426">
                  <c:v>-660.67482749910323</c:v>
                </c:pt>
                <c:pt idx="1427">
                  <c:v>-886.24996812930203</c:v>
                </c:pt>
                <c:pt idx="1428">
                  <c:v>-1969.6675589059282</c:v>
                </c:pt>
                <c:pt idx="1429">
                  <c:v>-1394.6693565623227</c:v>
                </c:pt>
                <c:pt idx="1430">
                  <c:v>-1408.3663453378585</c:v>
                </c:pt>
                <c:pt idx="1431">
                  <c:v>-890.22488986834469</c:v>
                </c:pt>
                <c:pt idx="1432">
                  <c:v>-680.65030552439475</c:v>
                </c:pt>
                <c:pt idx="1433">
                  <c:v>-479.01971900186982</c:v>
                </c:pt>
                <c:pt idx="1434">
                  <c:v>-2203.4993340515493</c:v>
                </c:pt>
                <c:pt idx="1435">
                  <c:v>5.6101690174627947</c:v>
                </c:pt>
                <c:pt idx="1436">
                  <c:v>-1383.4104574606872</c:v>
                </c:pt>
                <c:pt idx="1437">
                  <c:v>-1862.9998176094268</c:v>
                </c:pt>
                <c:pt idx="1438">
                  <c:v>-1146.826007542958</c:v>
                </c:pt>
                <c:pt idx="1439">
                  <c:v>-928.65666180521748</c:v>
                </c:pt>
                <c:pt idx="1440">
                  <c:v>-194.29846537088815</c:v>
                </c:pt>
                <c:pt idx="1441">
                  <c:v>-2515.6286566781755</c:v>
                </c:pt>
                <c:pt idx="1442">
                  <c:v>-2001.4653435237806</c:v>
                </c:pt>
                <c:pt idx="1443">
                  <c:v>-2478.3033222332633</c:v>
                </c:pt>
                <c:pt idx="1444">
                  <c:v>-1434.8650075133082</c:v>
                </c:pt>
                <c:pt idx="1445">
                  <c:v>109.70464239641751</c:v>
                </c:pt>
                <c:pt idx="1446">
                  <c:v>-1572.1758033642436</c:v>
                </c:pt>
                <c:pt idx="1447">
                  <c:v>-1836.00789748018</c:v>
                </c:pt>
                <c:pt idx="1448">
                  <c:v>-786.10212167285226</c:v>
                </c:pt>
                <c:pt idx="1449">
                  <c:v>-397.4060672332962</c:v>
                </c:pt>
                <c:pt idx="1450">
                  <c:v>-1018.0740225813024</c:v>
                </c:pt>
                <c:pt idx="1451">
                  <c:v>-1655.9606309786213</c:v>
                </c:pt>
                <c:pt idx="1452">
                  <c:v>-2239.9727267397548</c:v>
                </c:pt>
                <c:pt idx="1453">
                  <c:v>-1264.8403921002091</c:v>
                </c:pt>
                <c:pt idx="1454">
                  <c:v>-1024.7416626485283</c:v>
                </c:pt>
                <c:pt idx="1455">
                  <c:v>-34.466008454074654</c:v>
                </c:pt>
                <c:pt idx="1456">
                  <c:v>-1731.3046434760518</c:v>
                </c:pt>
                <c:pt idx="1457">
                  <c:v>-2243.8919860843212</c:v>
                </c:pt>
                <c:pt idx="1458">
                  <c:v>-789.58320054453998</c:v>
                </c:pt>
                <c:pt idx="1459">
                  <c:v>-1087.349437853999</c:v>
                </c:pt>
                <c:pt idx="1460">
                  <c:v>-1146.6518361377221</c:v>
                </c:pt>
                <c:pt idx="1461">
                  <c:v>-1502.0731188805366</c:v>
                </c:pt>
                <c:pt idx="1462">
                  <c:v>-2399.4974370393388</c:v>
                </c:pt>
                <c:pt idx="1463">
                  <c:v>-497.51241921325163</c:v>
                </c:pt>
                <c:pt idx="1464">
                  <c:v>-1683.2567717901475</c:v>
                </c:pt>
                <c:pt idx="1465">
                  <c:v>-1121.7183290479006</c:v>
                </c:pt>
                <c:pt idx="1466">
                  <c:v>-785.36955017058426</c:v>
                </c:pt>
                <c:pt idx="1467">
                  <c:v>-1686.742400648177</c:v>
                </c:pt>
                <c:pt idx="1468">
                  <c:v>-2102.5625006895043</c:v>
                </c:pt>
                <c:pt idx="1469">
                  <c:v>-1686.909409753659</c:v>
                </c:pt>
                <c:pt idx="1470">
                  <c:v>-1761.5696647272707</c:v>
                </c:pt>
                <c:pt idx="1471">
                  <c:v>-1413.9250637768118</c:v>
                </c:pt>
                <c:pt idx="1472">
                  <c:v>-1675.7994875956529</c:v>
                </c:pt>
                <c:pt idx="1473">
                  <c:v>-2009.0743247213923</c:v>
                </c:pt>
                <c:pt idx="1474">
                  <c:v>-1606.7651398638072</c:v>
                </c:pt>
                <c:pt idx="1475">
                  <c:v>-1142.028998363603</c:v>
                </c:pt>
                <c:pt idx="1476">
                  <c:v>-1674.7642305056152</c:v>
                </c:pt>
                <c:pt idx="1477">
                  <c:v>-1644.8282545260245</c:v>
                </c:pt>
                <c:pt idx="1478">
                  <c:v>-1875.2760606177567</c:v>
                </c:pt>
                <c:pt idx="1479">
                  <c:v>-1857.2569422214692</c:v>
                </c:pt>
                <c:pt idx="1480">
                  <c:v>-1834.9982490101384</c:v>
                </c:pt>
                <c:pt idx="1481">
                  <c:v>-700.89892624508593</c:v>
                </c:pt>
                <c:pt idx="1482">
                  <c:v>-1508.8194794507735</c:v>
                </c:pt>
                <c:pt idx="1483">
                  <c:v>-1817.6663482085178</c:v>
                </c:pt>
                <c:pt idx="1484">
                  <c:v>-1855.8221716986786</c:v>
                </c:pt>
                <c:pt idx="1485">
                  <c:v>-2294.4568578475078</c:v>
                </c:pt>
                <c:pt idx="1486">
                  <c:v>-1986.054655172954</c:v>
                </c:pt>
                <c:pt idx="1487">
                  <c:v>-458.15489865284235</c:v>
                </c:pt>
                <c:pt idx="1488">
                  <c:v>-1261.1180468960056</c:v>
                </c:pt>
                <c:pt idx="1489">
                  <c:v>-1465.3462407760308</c:v>
                </c:pt>
                <c:pt idx="1490">
                  <c:v>-2248.2414719370818</c:v>
                </c:pt>
                <c:pt idx="1491">
                  <c:v>-1119.7680160339105</c:v>
                </c:pt>
                <c:pt idx="1492">
                  <c:v>-1425.5673450952609</c:v>
                </c:pt>
                <c:pt idx="1493">
                  <c:v>-859.51365737775177</c:v>
                </c:pt>
                <c:pt idx="1494">
                  <c:v>-1837.9974457206454</c:v>
                </c:pt>
                <c:pt idx="1495">
                  <c:v>-1636.6208966040158</c:v>
                </c:pt>
                <c:pt idx="1496">
                  <c:v>-959.93176781007878</c:v>
                </c:pt>
                <c:pt idx="1497">
                  <c:v>-1628.4263565827232</c:v>
                </c:pt>
                <c:pt idx="1498">
                  <c:v>-1504.7433405036127</c:v>
                </c:pt>
                <c:pt idx="1499">
                  <c:v>-1945.8229069124445</c:v>
                </c:pt>
                <c:pt idx="1500">
                  <c:v>-1457.1251935624214</c:v>
                </c:pt>
                <c:pt idx="1501">
                  <c:v>-2439.9817951325613</c:v>
                </c:pt>
                <c:pt idx="1502">
                  <c:v>-1266.7012928281547</c:v>
                </c:pt>
                <c:pt idx="1503">
                  <c:v>-2310.7015234440751</c:v>
                </c:pt>
                <c:pt idx="1504">
                  <c:v>-517.21388968724477</c:v>
                </c:pt>
                <c:pt idx="1505">
                  <c:v>-1420.2139374366907</c:v>
                </c:pt>
                <c:pt idx="1506">
                  <c:v>-1646.5542943037053</c:v>
                </c:pt>
                <c:pt idx="1507">
                  <c:v>-864.40506163130613</c:v>
                </c:pt>
                <c:pt idx="1508">
                  <c:v>-1618.7830036783153</c:v>
                </c:pt>
                <c:pt idx="1509">
                  <c:v>-2428.0503572044427</c:v>
                </c:pt>
                <c:pt idx="1510">
                  <c:v>-899.7812110020277</c:v>
                </c:pt>
                <c:pt idx="1511">
                  <c:v>-2035.3636666589009</c:v>
                </c:pt>
                <c:pt idx="1512">
                  <c:v>-1132.7599842818054</c:v>
                </c:pt>
                <c:pt idx="1513">
                  <c:v>-1520.7808381033565</c:v>
                </c:pt>
                <c:pt idx="1514">
                  <c:v>-1507.9322004473797</c:v>
                </c:pt>
                <c:pt idx="1515">
                  <c:v>-1426.9289495274825</c:v>
                </c:pt>
                <c:pt idx="1516">
                  <c:v>53.081530052252674</c:v>
                </c:pt>
                <c:pt idx="1517">
                  <c:v>-879.8614259757469</c:v>
                </c:pt>
                <c:pt idx="1518">
                  <c:v>-553.94030894674233</c:v>
                </c:pt>
                <c:pt idx="1519">
                  <c:v>-1580.193041356516</c:v>
                </c:pt>
                <c:pt idx="1520">
                  <c:v>-2018.2495947126099</c:v>
                </c:pt>
                <c:pt idx="1521">
                  <c:v>-1379.2631499315594</c:v>
                </c:pt>
                <c:pt idx="1522">
                  <c:v>-2838.0822533860505</c:v>
                </c:pt>
                <c:pt idx="1523">
                  <c:v>-2284.144698655607</c:v>
                </c:pt>
                <c:pt idx="1524">
                  <c:v>-2023.7243928932348</c:v>
                </c:pt>
                <c:pt idx="1525">
                  <c:v>239.70404118207261</c:v>
                </c:pt>
                <c:pt idx="1526">
                  <c:v>-1575.7645792366638</c:v>
                </c:pt>
                <c:pt idx="1527">
                  <c:v>-282.91690286301127</c:v>
                </c:pt>
                <c:pt idx="1528">
                  <c:v>-1204.8465841088591</c:v>
                </c:pt>
                <c:pt idx="1529">
                  <c:v>-1422.4000223046214</c:v>
                </c:pt>
                <c:pt idx="1530">
                  <c:v>-1813.9137364801763</c:v>
                </c:pt>
                <c:pt idx="1531">
                  <c:v>-1302.3809633377423</c:v>
                </c:pt>
                <c:pt idx="1532">
                  <c:v>-763.1887570281724</c:v>
                </c:pt>
                <c:pt idx="1533">
                  <c:v>-1912.9855312015197</c:v>
                </c:pt>
                <c:pt idx="1534">
                  <c:v>-961.49514388634543</c:v>
                </c:pt>
                <c:pt idx="1535">
                  <c:v>-2379.1057525406736</c:v>
                </c:pt>
                <c:pt idx="1536">
                  <c:v>-1252.4412864764035</c:v>
                </c:pt>
                <c:pt idx="1537">
                  <c:v>-1595.9540159038561</c:v>
                </c:pt>
                <c:pt idx="1538">
                  <c:v>-1599.225877093736</c:v>
                </c:pt>
                <c:pt idx="1539">
                  <c:v>-1310.0412271505438</c:v>
                </c:pt>
                <c:pt idx="1540">
                  <c:v>-1532.2302233991913</c:v>
                </c:pt>
                <c:pt idx="1541">
                  <c:v>-2500.58131251948</c:v>
                </c:pt>
                <c:pt idx="1542">
                  <c:v>-2715.1863702679343</c:v>
                </c:pt>
                <c:pt idx="1543">
                  <c:v>-2012.2762248742238</c:v>
                </c:pt>
                <c:pt idx="1544">
                  <c:v>-1899.9725294784494</c:v>
                </c:pt>
                <c:pt idx="1545">
                  <c:v>-2095.4942951687644</c:v>
                </c:pt>
                <c:pt idx="1546">
                  <c:v>-1719.2119072397372</c:v>
                </c:pt>
                <c:pt idx="1547">
                  <c:v>-1208.7547132376385</c:v>
                </c:pt>
                <c:pt idx="1548">
                  <c:v>-1588.4622511911375</c:v>
                </c:pt>
                <c:pt idx="1549">
                  <c:v>-1527.8624098102937</c:v>
                </c:pt>
                <c:pt idx="1550">
                  <c:v>-2348.2705458321789</c:v>
                </c:pt>
                <c:pt idx="1551">
                  <c:v>-1740.0010917185382</c:v>
                </c:pt>
                <c:pt idx="1552">
                  <c:v>-1552.2568268915402</c:v>
                </c:pt>
                <c:pt idx="1553">
                  <c:v>-1223.2194652916041</c:v>
                </c:pt>
                <c:pt idx="1554">
                  <c:v>-1703.947210582699</c:v>
                </c:pt>
                <c:pt idx="1555">
                  <c:v>-968.41176950718091</c:v>
                </c:pt>
                <c:pt idx="1556">
                  <c:v>-592.78470212340289</c:v>
                </c:pt>
                <c:pt idx="1557">
                  <c:v>-1219.9834078513395</c:v>
                </c:pt>
                <c:pt idx="1558">
                  <c:v>-1166.1075205668476</c:v>
                </c:pt>
                <c:pt idx="1559">
                  <c:v>-685.36545145467153</c:v>
                </c:pt>
                <c:pt idx="1560">
                  <c:v>-833.60401181943962</c:v>
                </c:pt>
                <c:pt idx="1561">
                  <c:v>-2542.8915080932129</c:v>
                </c:pt>
                <c:pt idx="1562">
                  <c:v>-842.33288314309721</c:v>
                </c:pt>
                <c:pt idx="1563">
                  <c:v>-1130.155033467051</c:v>
                </c:pt>
                <c:pt idx="1564">
                  <c:v>-795.58189719015354</c:v>
                </c:pt>
                <c:pt idx="1565">
                  <c:v>-577.63491950550542</c:v>
                </c:pt>
                <c:pt idx="1566">
                  <c:v>-1312.5860670619741</c:v>
                </c:pt>
                <c:pt idx="1567">
                  <c:v>-2815.1468708608008</c:v>
                </c:pt>
                <c:pt idx="1568">
                  <c:v>-1449.8517626869889</c:v>
                </c:pt>
                <c:pt idx="1569">
                  <c:v>-3465.309901589013</c:v>
                </c:pt>
                <c:pt idx="1570">
                  <c:v>-1654.4012561299132</c:v>
                </c:pt>
                <c:pt idx="1571">
                  <c:v>-2256.6291220986486</c:v>
                </c:pt>
                <c:pt idx="1572">
                  <c:v>-1487.6917198145147</c:v>
                </c:pt>
                <c:pt idx="1573">
                  <c:v>-2177.7074504514221</c:v>
                </c:pt>
                <c:pt idx="1574">
                  <c:v>-1687.048421010476</c:v>
                </c:pt>
                <c:pt idx="1575">
                  <c:v>-2727.2109781289901</c:v>
                </c:pt>
                <c:pt idx="1576">
                  <c:v>-985.194359579501</c:v>
                </c:pt>
                <c:pt idx="1577">
                  <c:v>-1147.805060427746</c:v>
                </c:pt>
                <c:pt idx="1578">
                  <c:v>-1476.4977767679311</c:v>
                </c:pt>
                <c:pt idx="1579">
                  <c:v>-3551.591837086773</c:v>
                </c:pt>
                <c:pt idx="1580">
                  <c:v>-1679.2212011060847</c:v>
                </c:pt>
                <c:pt idx="1581">
                  <c:v>-1709.1010217274838</c:v>
                </c:pt>
                <c:pt idx="1582">
                  <c:v>-1299.6996860934041</c:v>
                </c:pt>
                <c:pt idx="1583">
                  <c:v>-2097.5984616399401</c:v>
                </c:pt>
                <c:pt idx="1584">
                  <c:v>-1276.6593218570597</c:v>
                </c:pt>
                <c:pt idx="1585">
                  <c:v>-759.43414296124683</c:v>
                </c:pt>
                <c:pt idx="1586">
                  <c:v>-2543.291702374795</c:v>
                </c:pt>
                <c:pt idx="1587">
                  <c:v>-2772.2744668728856</c:v>
                </c:pt>
                <c:pt idx="1588">
                  <c:v>-247.78923809476237</c:v>
                </c:pt>
                <c:pt idx="1589">
                  <c:v>-1710.3414019526554</c:v>
                </c:pt>
                <c:pt idx="1590">
                  <c:v>-1071.7311634480384</c:v>
                </c:pt>
                <c:pt idx="1591">
                  <c:v>-1023.1018557889684</c:v>
                </c:pt>
                <c:pt idx="1592">
                  <c:v>-1615.1472791945416</c:v>
                </c:pt>
                <c:pt idx="1593">
                  <c:v>-2805.0935514675721</c:v>
                </c:pt>
                <c:pt idx="1594">
                  <c:v>-2397.4929725721904</c:v>
                </c:pt>
                <c:pt idx="1595">
                  <c:v>-2599.0024017150754</c:v>
                </c:pt>
                <c:pt idx="1596">
                  <c:v>-2209.8021235281421</c:v>
                </c:pt>
                <c:pt idx="1597">
                  <c:v>-1922.5089078943474</c:v>
                </c:pt>
                <c:pt idx="1598">
                  <c:v>-992.2832500045979</c:v>
                </c:pt>
                <c:pt idx="1599">
                  <c:v>-494.45648559444908</c:v>
                </c:pt>
                <c:pt idx="1600">
                  <c:v>-1138.015184476546</c:v>
                </c:pt>
                <c:pt idx="1601">
                  <c:v>-565.98721676749028</c:v>
                </c:pt>
                <c:pt idx="1602">
                  <c:v>-1523.3939769452891</c:v>
                </c:pt>
                <c:pt idx="1603">
                  <c:v>-980.51130962283514</c:v>
                </c:pt>
                <c:pt idx="1604">
                  <c:v>-1542.0735589421711</c:v>
                </c:pt>
                <c:pt idx="1605">
                  <c:v>-2313.5690537285336</c:v>
                </c:pt>
                <c:pt idx="1606">
                  <c:v>-2603.4347181294052</c:v>
                </c:pt>
                <c:pt idx="1607">
                  <c:v>-1117.7936010440235</c:v>
                </c:pt>
                <c:pt idx="1608">
                  <c:v>-2035.8722863208559</c:v>
                </c:pt>
                <c:pt idx="1609">
                  <c:v>-1170.4767871744289</c:v>
                </c:pt>
                <c:pt idx="1610">
                  <c:v>-1092.0919867746779</c:v>
                </c:pt>
                <c:pt idx="1611">
                  <c:v>-1301.2086341734275</c:v>
                </c:pt>
                <c:pt idx="1612">
                  <c:v>-2013.0752991478075</c:v>
                </c:pt>
                <c:pt idx="1613">
                  <c:v>-1431.2433226880657</c:v>
                </c:pt>
                <c:pt idx="1614">
                  <c:v>-1848.5225285455381</c:v>
                </c:pt>
                <c:pt idx="1615">
                  <c:v>-1517.3773199794468</c:v>
                </c:pt>
                <c:pt idx="1616">
                  <c:v>-1056.1580105715966</c:v>
                </c:pt>
                <c:pt idx="1617">
                  <c:v>-614.47259760707402</c:v>
                </c:pt>
                <c:pt idx="1618">
                  <c:v>-1305.969053231649</c:v>
                </c:pt>
                <c:pt idx="1619">
                  <c:v>-1573.5112143109654</c:v>
                </c:pt>
                <c:pt idx="1620">
                  <c:v>-2444.7971750948882</c:v>
                </c:pt>
                <c:pt idx="1621">
                  <c:v>-1906.3406658588292</c:v>
                </c:pt>
                <c:pt idx="1622">
                  <c:v>-2789.3578352893633</c:v>
                </c:pt>
                <c:pt idx="1623">
                  <c:v>-2265.3307207377766</c:v>
                </c:pt>
                <c:pt idx="1624">
                  <c:v>-1578.8149073179238</c:v>
                </c:pt>
                <c:pt idx="1625">
                  <c:v>-1862.9910566465496</c:v>
                </c:pt>
                <c:pt idx="1626">
                  <c:v>-1573.8096802425925</c:v>
                </c:pt>
                <c:pt idx="1627">
                  <c:v>-1034.8140772952656</c:v>
                </c:pt>
                <c:pt idx="1628">
                  <c:v>-960.0993708929509</c:v>
                </c:pt>
                <c:pt idx="1629">
                  <c:v>-1518.3043982744166</c:v>
                </c:pt>
                <c:pt idx="1630">
                  <c:v>-1291.4884742169024</c:v>
                </c:pt>
                <c:pt idx="1631">
                  <c:v>-1910.1262626686157</c:v>
                </c:pt>
                <c:pt idx="1632">
                  <c:v>-1532.800331542644</c:v>
                </c:pt>
                <c:pt idx="1633">
                  <c:v>-276.14836073480001</c:v>
                </c:pt>
                <c:pt idx="1634">
                  <c:v>-1784.8424297981501</c:v>
                </c:pt>
                <c:pt idx="1635">
                  <c:v>-81.215539699152032</c:v>
                </c:pt>
                <c:pt idx="1636">
                  <c:v>-703.17571961156136</c:v>
                </c:pt>
                <c:pt idx="1637">
                  <c:v>-2149.8888221367743</c:v>
                </c:pt>
                <c:pt idx="1638">
                  <c:v>-2739.8302336253855</c:v>
                </c:pt>
                <c:pt idx="1639">
                  <c:v>-1276.9549795513203</c:v>
                </c:pt>
                <c:pt idx="1640">
                  <c:v>-2314.5252603837607</c:v>
                </c:pt>
                <c:pt idx="1641">
                  <c:v>-2302.8800138974666</c:v>
                </c:pt>
                <c:pt idx="1642">
                  <c:v>-1250.9970252496532</c:v>
                </c:pt>
                <c:pt idx="1643">
                  <c:v>-2145.7385594882617</c:v>
                </c:pt>
                <c:pt idx="1644">
                  <c:v>-1786.9251889331645</c:v>
                </c:pt>
                <c:pt idx="1645">
                  <c:v>-1269.8007283634006</c:v>
                </c:pt>
                <c:pt idx="1646">
                  <c:v>-1808.3357068075593</c:v>
                </c:pt>
                <c:pt idx="1647">
                  <c:v>-1638.2965005591095</c:v>
                </c:pt>
                <c:pt idx="1648">
                  <c:v>317.51491959793748</c:v>
                </c:pt>
                <c:pt idx="1649">
                  <c:v>-189.25587629893198</c:v>
                </c:pt>
                <c:pt idx="1650">
                  <c:v>-695.17101497752992</c:v>
                </c:pt>
                <c:pt idx="1651">
                  <c:v>-1539.1997914200201</c:v>
                </c:pt>
                <c:pt idx="1652">
                  <c:v>-1990.4369743247971</c:v>
                </c:pt>
                <c:pt idx="1653">
                  <c:v>-2076.9154259811903</c:v>
                </c:pt>
                <c:pt idx="1654">
                  <c:v>-1790.3406700198257</c:v>
                </c:pt>
                <c:pt idx="1655">
                  <c:v>-1622.4518526033689</c:v>
                </c:pt>
                <c:pt idx="1656">
                  <c:v>-1271.3562379234454</c:v>
                </c:pt>
                <c:pt idx="1657">
                  <c:v>-1478.5834339289531</c:v>
                </c:pt>
                <c:pt idx="1658">
                  <c:v>-1900.202948268754</c:v>
                </c:pt>
                <c:pt idx="1659">
                  <c:v>-2574.7929472370033</c:v>
                </c:pt>
                <c:pt idx="1660">
                  <c:v>-1506.4318940804387</c:v>
                </c:pt>
                <c:pt idx="1661">
                  <c:v>-27.590178622849635</c:v>
                </c:pt>
                <c:pt idx="1662">
                  <c:v>-567.41298153033949</c:v>
                </c:pt>
                <c:pt idx="1663">
                  <c:v>-2235.0827691722379</c:v>
                </c:pt>
                <c:pt idx="1664">
                  <c:v>-102.22221573964816</c:v>
                </c:pt>
                <c:pt idx="1665">
                  <c:v>-97.298436770672197</c:v>
                </c:pt>
                <c:pt idx="1666">
                  <c:v>218.50508237096255</c:v>
                </c:pt>
                <c:pt idx="1667">
                  <c:v>-2687.714419534992</c:v>
                </c:pt>
                <c:pt idx="1668">
                  <c:v>-1562.2918999040585</c:v>
                </c:pt>
                <c:pt idx="1669">
                  <c:v>-1342.1204845065886</c:v>
                </c:pt>
                <c:pt idx="1670">
                  <c:v>-1531.4479779950871</c:v>
                </c:pt>
                <c:pt idx="1671">
                  <c:v>-1065.5650100550902</c:v>
                </c:pt>
                <c:pt idx="1672">
                  <c:v>-1401.3294085457173</c:v>
                </c:pt>
                <c:pt idx="1673">
                  <c:v>-2856.2854007603837</c:v>
                </c:pt>
                <c:pt idx="1674">
                  <c:v>-267.54827534610467</c:v>
                </c:pt>
                <c:pt idx="1675">
                  <c:v>-2753.0943212274242</c:v>
                </c:pt>
                <c:pt idx="1676">
                  <c:v>-1618.7343536180251</c:v>
                </c:pt>
                <c:pt idx="1677">
                  <c:v>-1504.1714362060793</c:v>
                </c:pt>
                <c:pt idx="1678">
                  <c:v>-1560.7569296542606</c:v>
                </c:pt>
                <c:pt idx="1679">
                  <c:v>-2150.7855029688571</c:v>
                </c:pt>
                <c:pt idx="1680">
                  <c:v>-610.39775210114476</c:v>
                </c:pt>
                <c:pt idx="1681">
                  <c:v>-2292.0846953244122</c:v>
                </c:pt>
                <c:pt idx="1682">
                  <c:v>201.08828694873773</c:v>
                </c:pt>
                <c:pt idx="1683">
                  <c:v>-1512.3436987567175</c:v>
                </c:pt>
                <c:pt idx="1684">
                  <c:v>-816.11016171188567</c:v>
                </c:pt>
                <c:pt idx="1685">
                  <c:v>-1521.584864743053</c:v>
                </c:pt>
                <c:pt idx="1686">
                  <c:v>-1692.3821915593508</c:v>
                </c:pt>
                <c:pt idx="1687">
                  <c:v>-521.840643614697</c:v>
                </c:pt>
                <c:pt idx="1688">
                  <c:v>-874.04200965252767</c:v>
                </c:pt>
                <c:pt idx="1689">
                  <c:v>-467.31095920812641</c:v>
                </c:pt>
                <c:pt idx="1690">
                  <c:v>-2337.9224615092207</c:v>
                </c:pt>
                <c:pt idx="1691">
                  <c:v>-1455.0487902363939</c:v>
                </c:pt>
                <c:pt idx="1692">
                  <c:v>-2174.2349087915818</c:v>
                </c:pt>
                <c:pt idx="1693">
                  <c:v>-2525.8093207179477</c:v>
                </c:pt>
                <c:pt idx="1694">
                  <c:v>-2863.0036412472482</c:v>
                </c:pt>
                <c:pt idx="1695">
                  <c:v>-1721.2152814415249</c:v>
                </c:pt>
                <c:pt idx="1696">
                  <c:v>-1723.7202068091474</c:v>
                </c:pt>
                <c:pt idx="1697">
                  <c:v>-1961.9731107669859</c:v>
                </c:pt>
                <c:pt idx="1698">
                  <c:v>-603.8591599931442</c:v>
                </c:pt>
                <c:pt idx="1699">
                  <c:v>-2159.0537483879316</c:v>
                </c:pt>
                <c:pt idx="1700">
                  <c:v>-1608.2740840650549</c:v>
                </c:pt>
                <c:pt idx="1701">
                  <c:v>-2451.3377790880204</c:v>
                </c:pt>
                <c:pt idx="1702">
                  <c:v>-991.62506648468752</c:v>
                </c:pt>
                <c:pt idx="1703">
                  <c:v>-1901.4136034794246</c:v>
                </c:pt>
                <c:pt idx="1704">
                  <c:v>-1720.31235659718</c:v>
                </c:pt>
                <c:pt idx="1705">
                  <c:v>-1893.8674747043933</c:v>
                </c:pt>
                <c:pt idx="1706">
                  <c:v>-1524.0034948430957</c:v>
                </c:pt>
                <c:pt idx="1707">
                  <c:v>-1288.1280074990091</c:v>
                </c:pt>
                <c:pt idx="1708">
                  <c:v>-2810.941460528366</c:v>
                </c:pt>
                <c:pt idx="1709">
                  <c:v>307.18896746351129</c:v>
                </c:pt>
                <c:pt idx="1710">
                  <c:v>-182.11318063690305</c:v>
                </c:pt>
                <c:pt idx="1711">
                  <c:v>-2881.9194497208173</c:v>
                </c:pt>
                <c:pt idx="1712">
                  <c:v>-544.53923061746082</c:v>
                </c:pt>
                <c:pt idx="1713">
                  <c:v>-1278.213284170808</c:v>
                </c:pt>
                <c:pt idx="1714">
                  <c:v>-998.56277124208464</c:v>
                </c:pt>
                <c:pt idx="1715">
                  <c:v>-3073.564638082235</c:v>
                </c:pt>
                <c:pt idx="1716">
                  <c:v>-1722.5881634296893</c:v>
                </c:pt>
                <c:pt idx="1717">
                  <c:v>-464.48605471376868</c:v>
                </c:pt>
                <c:pt idx="1718">
                  <c:v>-2525.5842423475151</c:v>
                </c:pt>
                <c:pt idx="1719">
                  <c:v>-2361.6818859764198</c:v>
                </c:pt>
                <c:pt idx="1720">
                  <c:v>-1225.2720798183791</c:v>
                </c:pt>
                <c:pt idx="1721">
                  <c:v>-930.76687913730257</c:v>
                </c:pt>
                <c:pt idx="1722">
                  <c:v>-1592.4527059916554</c:v>
                </c:pt>
                <c:pt idx="1723">
                  <c:v>-1237.8987101365738</c:v>
                </c:pt>
                <c:pt idx="1724">
                  <c:v>-2255.474545952964</c:v>
                </c:pt>
                <c:pt idx="1725">
                  <c:v>-1941.9062542225465</c:v>
                </c:pt>
                <c:pt idx="1726">
                  <c:v>-1003.0579308314273</c:v>
                </c:pt>
                <c:pt idx="1727">
                  <c:v>-1882.9318566316069</c:v>
                </c:pt>
                <c:pt idx="1728">
                  <c:v>-1675.0699746751407</c:v>
                </c:pt>
                <c:pt idx="1729">
                  <c:v>-504.41470743616901</c:v>
                </c:pt>
                <c:pt idx="1730">
                  <c:v>-645.82165757538223</c:v>
                </c:pt>
                <c:pt idx="1731">
                  <c:v>-1984.9407674428458</c:v>
                </c:pt>
                <c:pt idx="1732">
                  <c:v>-1324.3995658516724</c:v>
                </c:pt>
                <c:pt idx="1733">
                  <c:v>-1692.3667616440475</c:v>
                </c:pt>
                <c:pt idx="1734">
                  <c:v>-2183.545350903064</c:v>
                </c:pt>
                <c:pt idx="1735">
                  <c:v>-2727.1524794429642</c:v>
                </c:pt>
                <c:pt idx="1736">
                  <c:v>-1003.7803869360532</c:v>
                </c:pt>
                <c:pt idx="1737">
                  <c:v>-1350.2088895820871</c:v>
                </c:pt>
                <c:pt idx="1738">
                  <c:v>-1617.4579581221287</c:v>
                </c:pt>
                <c:pt idx="1739">
                  <c:v>-1391.8513740283706</c:v>
                </c:pt>
                <c:pt idx="1740">
                  <c:v>-730.33393185550085</c:v>
                </c:pt>
                <c:pt idx="1741">
                  <c:v>-2163.5075365353505</c:v>
                </c:pt>
                <c:pt idx="1742">
                  <c:v>-1380.4739211419674</c:v>
                </c:pt>
                <c:pt idx="1743">
                  <c:v>-2077.7225275678411</c:v>
                </c:pt>
                <c:pt idx="1744">
                  <c:v>-1546.0733982106781</c:v>
                </c:pt>
                <c:pt idx="1745">
                  <c:v>-855.28273120277572</c:v>
                </c:pt>
                <c:pt idx="1746">
                  <c:v>-1339.7338847997835</c:v>
                </c:pt>
                <c:pt idx="1747">
                  <c:v>-426.23046380267078</c:v>
                </c:pt>
                <c:pt idx="1748">
                  <c:v>-475.46099159146888</c:v>
                </c:pt>
                <c:pt idx="1749">
                  <c:v>-2264.9259229312529</c:v>
                </c:pt>
                <c:pt idx="1750">
                  <c:v>-1695.0962191080052</c:v>
                </c:pt>
                <c:pt idx="1751">
                  <c:v>-1215.6485943702874</c:v>
                </c:pt>
                <c:pt idx="1752">
                  <c:v>-1499.3257098734603</c:v>
                </c:pt>
                <c:pt idx="1753">
                  <c:v>-1344.7687230441661</c:v>
                </c:pt>
                <c:pt idx="1754">
                  <c:v>-6.554717047955819</c:v>
                </c:pt>
                <c:pt idx="1755">
                  <c:v>-1716.3466345450488</c:v>
                </c:pt>
                <c:pt idx="1756">
                  <c:v>-812.27464871010852</c:v>
                </c:pt>
                <c:pt idx="1757">
                  <c:v>-872.19170981259049</c:v>
                </c:pt>
                <c:pt idx="1758">
                  <c:v>-1206.4779336590409</c:v>
                </c:pt>
                <c:pt idx="1759">
                  <c:v>-1767.4299551137028</c:v>
                </c:pt>
                <c:pt idx="1760">
                  <c:v>-1696.287432948563</c:v>
                </c:pt>
                <c:pt idx="1761">
                  <c:v>-159.11211620621725</c:v>
                </c:pt>
                <c:pt idx="1762">
                  <c:v>-1512.3299496229338</c:v>
                </c:pt>
                <c:pt idx="1763">
                  <c:v>-744.37813379927684</c:v>
                </c:pt>
                <c:pt idx="1764">
                  <c:v>-807.74709401891141</c:v>
                </c:pt>
                <c:pt idx="1765">
                  <c:v>-839.24755687226661</c:v>
                </c:pt>
                <c:pt idx="1766">
                  <c:v>-284.42426661464651</c:v>
                </c:pt>
                <c:pt idx="1767">
                  <c:v>-1291.01073814349</c:v>
                </c:pt>
                <c:pt idx="1768">
                  <c:v>-2069.3790502644342</c:v>
                </c:pt>
                <c:pt idx="1769">
                  <c:v>-1521.8540553303283</c:v>
                </c:pt>
                <c:pt idx="1770">
                  <c:v>-1681.5093974247229</c:v>
                </c:pt>
                <c:pt idx="1771">
                  <c:v>-1302.9501431213257</c:v>
                </c:pt>
                <c:pt idx="1772">
                  <c:v>-2323.6946711981545</c:v>
                </c:pt>
                <c:pt idx="1773">
                  <c:v>-895.3401301966569</c:v>
                </c:pt>
                <c:pt idx="1774">
                  <c:v>-2990.9270443151895</c:v>
                </c:pt>
                <c:pt idx="1775">
                  <c:v>-2513.9536984588822</c:v>
                </c:pt>
                <c:pt idx="1776">
                  <c:v>-2513.7410089577534</c:v>
                </c:pt>
                <c:pt idx="1777">
                  <c:v>-2577.0032051120834</c:v>
                </c:pt>
                <c:pt idx="1778">
                  <c:v>-1368.6963597965268</c:v>
                </c:pt>
                <c:pt idx="1779">
                  <c:v>-2102.3615167215985</c:v>
                </c:pt>
                <c:pt idx="1780">
                  <c:v>-914.34151791955082</c:v>
                </c:pt>
                <c:pt idx="1781">
                  <c:v>-1593.8965527304817</c:v>
                </c:pt>
                <c:pt idx="1782">
                  <c:v>-176.60154437797701</c:v>
                </c:pt>
                <c:pt idx="1783">
                  <c:v>-1953.2005975486281</c:v>
                </c:pt>
                <c:pt idx="1784">
                  <c:v>-1461.5369497332595</c:v>
                </c:pt>
                <c:pt idx="1785">
                  <c:v>-1094.2341328889406</c:v>
                </c:pt>
                <c:pt idx="1786">
                  <c:v>-2105.2331352395186</c:v>
                </c:pt>
                <c:pt idx="1787">
                  <c:v>-1298.5207484740122</c:v>
                </c:pt>
                <c:pt idx="1788">
                  <c:v>-1477.1157415899461</c:v>
                </c:pt>
                <c:pt idx="1789">
                  <c:v>-707.73547363063517</c:v>
                </c:pt>
                <c:pt idx="1790">
                  <c:v>-1632.352247587407</c:v>
                </c:pt>
                <c:pt idx="1791">
                  <c:v>-1773.8722897323778</c:v>
                </c:pt>
                <c:pt idx="1792">
                  <c:v>-1904.2279619186002</c:v>
                </c:pt>
                <c:pt idx="1793">
                  <c:v>-1870.2464893034758</c:v>
                </c:pt>
                <c:pt idx="1794">
                  <c:v>-916.75161112767364</c:v>
                </c:pt>
                <c:pt idx="1795">
                  <c:v>-2549.4753822265602</c:v>
                </c:pt>
                <c:pt idx="1796">
                  <c:v>-483.95094872363552</c:v>
                </c:pt>
                <c:pt idx="1797">
                  <c:v>-1514.8111063754104</c:v>
                </c:pt>
                <c:pt idx="1798">
                  <c:v>-1727.8891865407777</c:v>
                </c:pt>
                <c:pt idx="1799">
                  <c:v>-1124.0974874238645</c:v>
                </c:pt>
                <c:pt idx="1800">
                  <c:v>-794.80774391567138</c:v>
                </c:pt>
                <c:pt idx="1801">
                  <c:v>-1248.4773251327042</c:v>
                </c:pt>
                <c:pt idx="1802">
                  <c:v>-1101.0220522190166</c:v>
                </c:pt>
                <c:pt idx="1803">
                  <c:v>-501.11895728664786</c:v>
                </c:pt>
                <c:pt idx="1804">
                  <c:v>-1597.6955570645678</c:v>
                </c:pt>
                <c:pt idx="1805">
                  <c:v>-1708.0721169829612</c:v>
                </c:pt>
                <c:pt idx="1806">
                  <c:v>-2855.6657462474477</c:v>
                </c:pt>
                <c:pt idx="1807">
                  <c:v>-1803.2726345036372</c:v>
                </c:pt>
                <c:pt idx="1808">
                  <c:v>-1235.7437626657393</c:v>
                </c:pt>
                <c:pt idx="1809">
                  <c:v>-1347.0982134708929</c:v>
                </c:pt>
                <c:pt idx="1810">
                  <c:v>-2260.6392317763612</c:v>
                </c:pt>
                <c:pt idx="1811">
                  <c:v>-2497.2961765562413</c:v>
                </c:pt>
                <c:pt idx="1812">
                  <c:v>-528.9331380624667</c:v>
                </c:pt>
                <c:pt idx="1813">
                  <c:v>-50.900176941779137</c:v>
                </c:pt>
                <c:pt idx="1814">
                  <c:v>-1944.710583184331</c:v>
                </c:pt>
                <c:pt idx="1815">
                  <c:v>-2649.0400963595403</c:v>
                </c:pt>
                <c:pt idx="1816">
                  <c:v>-305.44968190201416</c:v>
                </c:pt>
                <c:pt idx="1817">
                  <c:v>-1056.1925822038629</c:v>
                </c:pt>
                <c:pt idx="1818">
                  <c:v>-814.97375587562055</c:v>
                </c:pt>
                <c:pt idx="1819">
                  <c:v>-1596.2904918552113</c:v>
                </c:pt>
                <c:pt idx="1820">
                  <c:v>-2794.0812281685535</c:v>
                </c:pt>
                <c:pt idx="1821">
                  <c:v>-1038.2825796873676</c:v>
                </c:pt>
                <c:pt idx="1822">
                  <c:v>-1168.5913887589113</c:v>
                </c:pt>
                <c:pt idx="1823">
                  <c:v>-2113.623944620148</c:v>
                </c:pt>
                <c:pt idx="1824">
                  <c:v>-1787.5531148432397</c:v>
                </c:pt>
                <c:pt idx="1825">
                  <c:v>78.952814894154471</c:v>
                </c:pt>
                <c:pt idx="1826">
                  <c:v>-2382.5709495179863</c:v>
                </c:pt>
                <c:pt idx="1827">
                  <c:v>-1367.4786422724383</c:v>
                </c:pt>
                <c:pt idx="1828">
                  <c:v>-1278.2311291488622</c:v>
                </c:pt>
                <c:pt idx="1829">
                  <c:v>-2150.966675766088</c:v>
                </c:pt>
                <c:pt idx="1830">
                  <c:v>-2264.5171158674748</c:v>
                </c:pt>
                <c:pt idx="1831">
                  <c:v>-1433.4369189063445</c:v>
                </c:pt>
                <c:pt idx="1832">
                  <c:v>-1031.4811387058398</c:v>
                </c:pt>
                <c:pt idx="1833">
                  <c:v>-1300.0287627870912</c:v>
                </c:pt>
                <c:pt idx="1834">
                  <c:v>-1980.9327587066218</c:v>
                </c:pt>
                <c:pt idx="1835">
                  <c:v>-1630.4277879162819</c:v>
                </c:pt>
                <c:pt idx="1836">
                  <c:v>-1836.8845366812729</c:v>
                </c:pt>
                <c:pt idx="1837">
                  <c:v>-2702.3096400258037</c:v>
                </c:pt>
                <c:pt idx="1838">
                  <c:v>-2077.3810138084618</c:v>
                </c:pt>
                <c:pt idx="1839">
                  <c:v>-3501.5810821698337</c:v>
                </c:pt>
                <c:pt idx="1840">
                  <c:v>-2476.8448578945527</c:v>
                </c:pt>
                <c:pt idx="1841">
                  <c:v>-796.80592786775651</c:v>
                </c:pt>
                <c:pt idx="1842">
                  <c:v>-3149.2732845272685</c:v>
                </c:pt>
                <c:pt idx="1843">
                  <c:v>-1572.6009402128448</c:v>
                </c:pt>
                <c:pt idx="1844">
                  <c:v>-592.69179454447385</c:v>
                </c:pt>
                <c:pt idx="1845">
                  <c:v>-1644.1120317319874</c:v>
                </c:pt>
                <c:pt idx="1846">
                  <c:v>-1526.9822314578996</c:v>
                </c:pt>
                <c:pt idx="1847">
                  <c:v>-1598.088108021343</c:v>
                </c:pt>
                <c:pt idx="1848">
                  <c:v>-713.22970730672023</c:v>
                </c:pt>
                <c:pt idx="1849">
                  <c:v>-925.43993044587933</c:v>
                </c:pt>
                <c:pt idx="1850">
                  <c:v>-2654.0643126134992</c:v>
                </c:pt>
                <c:pt idx="1851">
                  <c:v>-1184.6052782567194</c:v>
                </c:pt>
                <c:pt idx="1852">
                  <c:v>-2559.9024567839078</c:v>
                </c:pt>
                <c:pt idx="1853">
                  <c:v>-2989.7281429154955</c:v>
                </c:pt>
                <c:pt idx="1854">
                  <c:v>-1539.3348112815393</c:v>
                </c:pt>
                <c:pt idx="1855">
                  <c:v>-2526.3704068737761</c:v>
                </c:pt>
                <c:pt idx="1856">
                  <c:v>-510.98324037865405</c:v>
                </c:pt>
                <c:pt idx="1857">
                  <c:v>-1342.2346255977354</c:v>
                </c:pt>
                <c:pt idx="1858">
                  <c:v>-1023.1746853734367</c:v>
                </c:pt>
                <c:pt idx="1859">
                  <c:v>-2456.1367864850163</c:v>
                </c:pt>
                <c:pt idx="1860">
                  <c:v>-982.50066363880705</c:v>
                </c:pt>
                <c:pt idx="1861">
                  <c:v>-1859.9047831383023</c:v>
                </c:pt>
                <c:pt idx="1862">
                  <c:v>-1121.6993204664359</c:v>
                </c:pt>
                <c:pt idx="1863">
                  <c:v>-1434.8906519481679</c:v>
                </c:pt>
                <c:pt idx="1864">
                  <c:v>-2532.0702550110009</c:v>
                </c:pt>
                <c:pt idx="1865">
                  <c:v>-1440.0658530574792</c:v>
                </c:pt>
                <c:pt idx="1866">
                  <c:v>-1649.5949005847979</c:v>
                </c:pt>
                <c:pt idx="1867">
                  <c:v>-1901.6937032223259</c:v>
                </c:pt>
                <c:pt idx="1868">
                  <c:v>-2081.5052305235904</c:v>
                </c:pt>
                <c:pt idx="1869">
                  <c:v>-954.10767815954114</c:v>
                </c:pt>
                <c:pt idx="1870">
                  <c:v>-1468.3416122546005</c:v>
                </c:pt>
                <c:pt idx="1871">
                  <c:v>-1099.874416109169</c:v>
                </c:pt>
                <c:pt idx="1872">
                  <c:v>-936.34138300332597</c:v>
                </c:pt>
                <c:pt idx="1873">
                  <c:v>-1392.343788960482</c:v>
                </c:pt>
                <c:pt idx="1874">
                  <c:v>-884.05178824526229</c:v>
                </c:pt>
                <c:pt idx="1875">
                  <c:v>-1777.6100483786249</c:v>
                </c:pt>
                <c:pt idx="1876">
                  <c:v>-1418.533257355356</c:v>
                </c:pt>
                <c:pt idx="1877">
                  <c:v>507.16425881466603</c:v>
                </c:pt>
                <c:pt idx="1878">
                  <c:v>-2122.299867060452</c:v>
                </c:pt>
                <c:pt idx="1879">
                  <c:v>-2153.4737086663622</c:v>
                </c:pt>
                <c:pt idx="1880">
                  <c:v>-2450.8865308915028</c:v>
                </c:pt>
                <c:pt idx="1881">
                  <c:v>-2097.6507207621444</c:v>
                </c:pt>
                <c:pt idx="1882">
                  <c:v>-569.71804749192142</c:v>
                </c:pt>
                <c:pt idx="1883">
                  <c:v>-1739.4369208305116</c:v>
                </c:pt>
                <c:pt idx="1884">
                  <c:v>-2415.6259773089537</c:v>
                </c:pt>
                <c:pt idx="1885">
                  <c:v>-2254.8503806156277</c:v>
                </c:pt>
                <c:pt idx="1886">
                  <c:v>-2086.1392223060548</c:v>
                </c:pt>
                <c:pt idx="1887">
                  <c:v>-674.79252467773949</c:v>
                </c:pt>
                <c:pt idx="1888">
                  <c:v>-1585.0255303784361</c:v>
                </c:pt>
                <c:pt idx="1889">
                  <c:v>-1150.3287435868542</c:v>
                </c:pt>
                <c:pt idx="1890">
                  <c:v>-893.68804216522039</c:v>
                </c:pt>
                <c:pt idx="1891">
                  <c:v>-2479.1097346404904</c:v>
                </c:pt>
                <c:pt idx="1892">
                  <c:v>-1226.7859147396584</c:v>
                </c:pt>
                <c:pt idx="1893">
                  <c:v>-2745.9540844130242</c:v>
                </c:pt>
                <c:pt idx="1894">
                  <c:v>-951.4128336626718</c:v>
                </c:pt>
                <c:pt idx="1895">
                  <c:v>-3545.7549954671622</c:v>
                </c:pt>
                <c:pt idx="1896">
                  <c:v>-2444.3631895069902</c:v>
                </c:pt>
                <c:pt idx="1897">
                  <c:v>-1791.9484869230646</c:v>
                </c:pt>
                <c:pt idx="1898">
                  <c:v>-2735.4223752389653</c:v>
                </c:pt>
                <c:pt idx="1899">
                  <c:v>-2523.0677468640697</c:v>
                </c:pt>
                <c:pt idx="1900">
                  <c:v>-1315.474956436683</c:v>
                </c:pt>
                <c:pt idx="1901">
                  <c:v>-2554.0272622486382</c:v>
                </c:pt>
                <c:pt idx="1902">
                  <c:v>-925.12088146067344</c:v>
                </c:pt>
                <c:pt idx="1903">
                  <c:v>-2528.7083926416981</c:v>
                </c:pt>
                <c:pt idx="1904">
                  <c:v>-1646.9237457847203</c:v>
                </c:pt>
                <c:pt idx="1905">
                  <c:v>-2837.5428154470655</c:v>
                </c:pt>
                <c:pt idx="1906">
                  <c:v>-1765.0371218819491</c:v>
                </c:pt>
                <c:pt idx="1907">
                  <c:v>0.47810704206312948</c:v>
                </c:pt>
                <c:pt idx="1908">
                  <c:v>-2257.5097592195361</c:v>
                </c:pt>
                <c:pt idx="1909">
                  <c:v>-1882.5675233242032</c:v>
                </c:pt>
                <c:pt idx="1910">
                  <c:v>-1324.7408154115365</c:v>
                </c:pt>
                <c:pt idx="1911">
                  <c:v>-1744.066041193686</c:v>
                </c:pt>
                <c:pt idx="1912">
                  <c:v>-3299.0259543524139</c:v>
                </c:pt>
                <c:pt idx="1913">
                  <c:v>-2715.1047462523666</c:v>
                </c:pt>
                <c:pt idx="1914">
                  <c:v>-1834.462715515624</c:v>
                </c:pt>
                <c:pt idx="1915">
                  <c:v>-1536.7059817978025</c:v>
                </c:pt>
                <c:pt idx="1916">
                  <c:v>-614.71236310765107</c:v>
                </c:pt>
                <c:pt idx="1917">
                  <c:v>-1256.4184214457637</c:v>
                </c:pt>
                <c:pt idx="1918">
                  <c:v>-1265.5978408900846</c:v>
                </c:pt>
                <c:pt idx="1919">
                  <c:v>-2540.8337978888858</c:v>
                </c:pt>
                <c:pt idx="1920">
                  <c:v>-1918.5667059823272</c:v>
                </c:pt>
                <c:pt idx="1921">
                  <c:v>-2719.5341037363664</c:v>
                </c:pt>
                <c:pt idx="1922">
                  <c:v>-951.69316979926862</c:v>
                </c:pt>
                <c:pt idx="1923">
                  <c:v>-1700.9789344411111</c:v>
                </c:pt>
                <c:pt idx="1924">
                  <c:v>259.36696016700625</c:v>
                </c:pt>
                <c:pt idx="1925">
                  <c:v>-1767.6967057582206</c:v>
                </c:pt>
                <c:pt idx="1926">
                  <c:v>-2174.682289731415</c:v>
                </c:pt>
                <c:pt idx="1927">
                  <c:v>129.53341202942556</c:v>
                </c:pt>
                <c:pt idx="1928">
                  <c:v>-2989.9020343207694</c:v>
                </c:pt>
                <c:pt idx="1929">
                  <c:v>-2956.2907163625755</c:v>
                </c:pt>
                <c:pt idx="1930">
                  <c:v>-1257.2923441123421</c:v>
                </c:pt>
                <c:pt idx="1931">
                  <c:v>-2902.8347236141517</c:v>
                </c:pt>
                <c:pt idx="1932">
                  <c:v>-2639.4179421750027</c:v>
                </c:pt>
                <c:pt idx="1933">
                  <c:v>-1239.7210217472302</c:v>
                </c:pt>
                <c:pt idx="1934">
                  <c:v>-1379.4011092109686</c:v>
                </c:pt>
                <c:pt idx="1935">
                  <c:v>-441.05013453476022</c:v>
                </c:pt>
                <c:pt idx="1936">
                  <c:v>-1346.5292067816918</c:v>
                </c:pt>
                <c:pt idx="1937">
                  <c:v>-1970.5644618151809</c:v>
                </c:pt>
                <c:pt idx="1938">
                  <c:v>556.954234944782</c:v>
                </c:pt>
                <c:pt idx="1939">
                  <c:v>-1684.658529211014</c:v>
                </c:pt>
                <c:pt idx="1940">
                  <c:v>-1284.4864095995435</c:v>
                </c:pt>
                <c:pt idx="1941">
                  <c:v>-1999.531945110889</c:v>
                </c:pt>
                <c:pt idx="1942">
                  <c:v>-1290.0732558641994</c:v>
                </c:pt>
                <c:pt idx="1943">
                  <c:v>-1729.890647826177</c:v>
                </c:pt>
                <c:pt idx="1944">
                  <c:v>-1288.9500899646009</c:v>
                </c:pt>
                <c:pt idx="1945">
                  <c:v>-2700.8286025115294</c:v>
                </c:pt>
                <c:pt idx="1946">
                  <c:v>-522.04006270070568</c:v>
                </c:pt>
                <c:pt idx="1947">
                  <c:v>-712.18062302189628</c:v>
                </c:pt>
                <c:pt idx="1948">
                  <c:v>-2827.4086986233106</c:v>
                </c:pt>
                <c:pt idx="1949">
                  <c:v>-2508.4339595702477</c:v>
                </c:pt>
                <c:pt idx="1950">
                  <c:v>-2060.2325867350855</c:v>
                </c:pt>
                <c:pt idx="1951">
                  <c:v>-644.47159053407995</c:v>
                </c:pt>
                <c:pt idx="1952">
                  <c:v>-1092.0174896353938</c:v>
                </c:pt>
                <c:pt idx="1953">
                  <c:v>-1709.3558418151833</c:v>
                </c:pt>
                <c:pt idx="1954">
                  <c:v>-1869.7549732119396</c:v>
                </c:pt>
                <c:pt idx="1955">
                  <c:v>-2016.6477251917886</c:v>
                </c:pt>
                <c:pt idx="1956">
                  <c:v>-2307.2127532247978</c:v>
                </c:pt>
                <c:pt idx="1957">
                  <c:v>-2156.8728875615006</c:v>
                </c:pt>
                <c:pt idx="1958">
                  <c:v>-1552.1994791942288</c:v>
                </c:pt>
                <c:pt idx="1959">
                  <c:v>-1602.8034037617308</c:v>
                </c:pt>
                <c:pt idx="1960">
                  <c:v>-1570.1809428307524</c:v>
                </c:pt>
                <c:pt idx="1961">
                  <c:v>-2366.9522954838935</c:v>
                </c:pt>
                <c:pt idx="1962">
                  <c:v>-1431.3107350585242</c:v>
                </c:pt>
                <c:pt idx="1963">
                  <c:v>-745.19958455733558</c:v>
                </c:pt>
                <c:pt idx="1964">
                  <c:v>-2373.0524935882313</c:v>
                </c:pt>
                <c:pt idx="1965">
                  <c:v>-2110.2871246820241</c:v>
                </c:pt>
                <c:pt idx="1966">
                  <c:v>-1574.3080688309237</c:v>
                </c:pt>
                <c:pt idx="1967">
                  <c:v>-510.21786955294829</c:v>
                </c:pt>
                <c:pt idx="1968">
                  <c:v>-923.93909555714436</c:v>
                </c:pt>
                <c:pt idx="1969">
                  <c:v>-1044.0135658165309</c:v>
                </c:pt>
                <c:pt idx="1970">
                  <c:v>-1207.0660928484394</c:v>
                </c:pt>
                <c:pt idx="1971">
                  <c:v>-737.46462421423803</c:v>
                </c:pt>
                <c:pt idx="1972">
                  <c:v>-2008.2331142870917</c:v>
                </c:pt>
                <c:pt idx="1973">
                  <c:v>-2058.6366436676044</c:v>
                </c:pt>
                <c:pt idx="1974">
                  <c:v>-1498.3306767221356</c:v>
                </c:pt>
                <c:pt idx="1975">
                  <c:v>-1149.1947715695205</c:v>
                </c:pt>
                <c:pt idx="1976">
                  <c:v>-1699.3011302229543</c:v>
                </c:pt>
                <c:pt idx="1977">
                  <c:v>-1175.4039172558823</c:v>
                </c:pt>
                <c:pt idx="1978">
                  <c:v>-1930.2952843404273</c:v>
                </c:pt>
                <c:pt idx="1979">
                  <c:v>-2190.8185336626693</c:v>
                </c:pt>
                <c:pt idx="1980">
                  <c:v>-343.12913815742741</c:v>
                </c:pt>
                <c:pt idx="1981">
                  <c:v>-1930.2462551833742</c:v>
                </c:pt>
                <c:pt idx="1982">
                  <c:v>-328.81091486860532</c:v>
                </c:pt>
                <c:pt idx="1983">
                  <c:v>-2175.0275068467818</c:v>
                </c:pt>
                <c:pt idx="1984">
                  <c:v>-2256.1501602939643</c:v>
                </c:pt>
                <c:pt idx="1985">
                  <c:v>-299.83106320426305</c:v>
                </c:pt>
                <c:pt idx="1986">
                  <c:v>-2440.9919044574299</c:v>
                </c:pt>
                <c:pt idx="1987">
                  <c:v>-2321.4568649634675</c:v>
                </c:pt>
                <c:pt idx="1988">
                  <c:v>-1119.3843371311432</c:v>
                </c:pt>
                <c:pt idx="1989">
                  <c:v>-2163.6139893100863</c:v>
                </c:pt>
                <c:pt idx="1990">
                  <c:v>-644.35380696406901</c:v>
                </c:pt>
                <c:pt idx="1991">
                  <c:v>-1412.8596753795055</c:v>
                </c:pt>
                <c:pt idx="1992">
                  <c:v>-1503.6673266985676</c:v>
                </c:pt>
                <c:pt idx="1993">
                  <c:v>-1267.9799068939674</c:v>
                </c:pt>
                <c:pt idx="1994">
                  <c:v>-1765.2053041343743</c:v>
                </c:pt>
                <c:pt idx="1995">
                  <c:v>-1313.1475611896913</c:v>
                </c:pt>
                <c:pt idx="1996">
                  <c:v>-674.38827466288876</c:v>
                </c:pt>
                <c:pt idx="1997">
                  <c:v>-1774.9201573745031</c:v>
                </c:pt>
                <c:pt idx="1998">
                  <c:v>-1780.2227630467714</c:v>
                </c:pt>
                <c:pt idx="1999">
                  <c:v>-1577.3918383499104</c:v>
                </c:pt>
                <c:pt idx="2000">
                  <c:v>-1674.1123909830767</c:v>
                </c:pt>
                <c:pt idx="2001">
                  <c:v>-462.86581616026797</c:v>
                </c:pt>
                <c:pt idx="2002">
                  <c:v>-2763.5298349780956</c:v>
                </c:pt>
                <c:pt idx="2003">
                  <c:v>-946.41938235361795</c:v>
                </c:pt>
                <c:pt idx="2004">
                  <c:v>-2395.5451790580119</c:v>
                </c:pt>
                <c:pt idx="2005">
                  <c:v>-2686.4462574097761</c:v>
                </c:pt>
                <c:pt idx="2006">
                  <c:v>-1403.1044703075604</c:v>
                </c:pt>
                <c:pt idx="2007">
                  <c:v>-1323.5260799061807</c:v>
                </c:pt>
                <c:pt idx="2008">
                  <c:v>-168.96020907992533</c:v>
                </c:pt>
                <c:pt idx="2009">
                  <c:v>-125.7264123834766</c:v>
                </c:pt>
                <c:pt idx="2010">
                  <c:v>-1838.9088837573127</c:v>
                </c:pt>
                <c:pt idx="2011">
                  <c:v>-2068.7907531558994</c:v>
                </c:pt>
                <c:pt idx="2012">
                  <c:v>-1570.0046373175192</c:v>
                </c:pt>
                <c:pt idx="2013">
                  <c:v>-2569.115596258539</c:v>
                </c:pt>
                <c:pt idx="2014">
                  <c:v>-2282.9045685546653</c:v>
                </c:pt>
                <c:pt idx="2015">
                  <c:v>-803.6107740859652</c:v>
                </c:pt>
                <c:pt idx="2016">
                  <c:v>-1980.1650690138331</c:v>
                </c:pt>
                <c:pt idx="2017">
                  <c:v>-1062.693089475858</c:v>
                </c:pt>
                <c:pt idx="2018">
                  <c:v>-1486.4048161780265</c:v>
                </c:pt>
                <c:pt idx="2019">
                  <c:v>-1288.0695048829875</c:v>
                </c:pt>
                <c:pt idx="2020">
                  <c:v>-1634.2953233107473</c:v>
                </c:pt>
                <c:pt idx="2021">
                  <c:v>-1519.6280389421572</c:v>
                </c:pt>
                <c:pt idx="2022">
                  <c:v>-1529.9882491830767</c:v>
                </c:pt>
                <c:pt idx="2023">
                  <c:v>-2526.8736537815075</c:v>
                </c:pt>
                <c:pt idx="2024">
                  <c:v>-1334.1531278417142</c:v>
                </c:pt>
                <c:pt idx="2025">
                  <c:v>-3004.2686031072853</c:v>
                </c:pt>
                <c:pt idx="2026">
                  <c:v>-1122.7246799974964</c:v>
                </c:pt>
                <c:pt idx="2027">
                  <c:v>-1449.4840283514395</c:v>
                </c:pt>
                <c:pt idx="2028">
                  <c:v>-4062.3902980111925</c:v>
                </c:pt>
                <c:pt idx="2029">
                  <c:v>-1461.4095333971245</c:v>
                </c:pt>
                <c:pt idx="2030">
                  <c:v>-830.29883499662265</c:v>
                </c:pt>
                <c:pt idx="2031">
                  <c:v>-982.36255559831534</c:v>
                </c:pt>
                <c:pt idx="2032">
                  <c:v>-2250.5254198949397</c:v>
                </c:pt>
                <c:pt idx="2033">
                  <c:v>-2349.6345158492659</c:v>
                </c:pt>
                <c:pt idx="2034">
                  <c:v>-1045.2518219719495</c:v>
                </c:pt>
                <c:pt idx="2035">
                  <c:v>-1410.0610215293918</c:v>
                </c:pt>
                <c:pt idx="2036">
                  <c:v>-1795.2303779111917</c:v>
                </c:pt>
                <c:pt idx="2037">
                  <c:v>-1498.248629975521</c:v>
                </c:pt>
                <c:pt idx="2038">
                  <c:v>-815.48176094181144</c:v>
                </c:pt>
                <c:pt idx="2039">
                  <c:v>-2833.5032566101108</c:v>
                </c:pt>
                <c:pt idx="2040">
                  <c:v>-1648.4129917726295</c:v>
                </c:pt>
                <c:pt idx="2041">
                  <c:v>-3080.3418223820026</c:v>
                </c:pt>
                <c:pt idx="2042">
                  <c:v>-1320.5031905475262</c:v>
                </c:pt>
                <c:pt idx="2043">
                  <c:v>-2738.6173557904003</c:v>
                </c:pt>
                <c:pt idx="2044">
                  <c:v>-1212.6365642981909</c:v>
                </c:pt>
                <c:pt idx="2045">
                  <c:v>-494.83797697704358</c:v>
                </c:pt>
                <c:pt idx="2046">
                  <c:v>-330.34812517271621</c:v>
                </c:pt>
                <c:pt idx="2047">
                  <c:v>-1988.5576395610824</c:v>
                </c:pt>
                <c:pt idx="2048">
                  <c:v>-1454.4207109787721</c:v>
                </c:pt>
                <c:pt idx="2049">
                  <c:v>-1580.897160571215</c:v>
                </c:pt>
                <c:pt idx="2050">
                  <c:v>-1370.3112582615195</c:v>
                </c:pt>
                <c:pt idx="2051">
                  <c:v>-1579.6802198730361</c:v>
                </c:pt>
                <c:pt idx="2052">
                  <c:v>-2120.3795879044592</c:v>
                </c:pt>
                <c:pt idx="2053">
                  <c:v>-1924.4791934392015</c:v>
                </c:pt>
                <c:pt idx="2054">
                  <c:v>-1028.0642171579202</c:v>
                </c:pt>
                <c:pt idx="2055">
                  <c:v>-720.40038475719484</c:v>
                </c:pt>
                <c:pt idx="2056">
                  <c:v>-1403.0856005137957</c:v>
                </c:pt>
                <c:pt idx="2057">
                  <c:v>-1695.8996959200722</c:v>
                </c:pt>
                <c:pt idx="2058">
                  <c:v>-393.84187643302903</c:v>
                </c:pt>
                <c:pt idx="2059">
                  <c:v>-175.94021173669444</c:v>
                </c:pt>
                <c:pt idx="2060">
                  <c:v>-1048.1440246669408</c:v>
                </c:pt>
                <c:pt idx="2061">
                  <c:v>-907.20781895916571</c:v>
                </c:pt>
                <c:pt idx="2062">
                  <c:v>-26.203565109741248</c:v>
                </c:pt>
                <c:pt idx="2063">
                  <c:v>-2786.3726893769663</c:v>
                </c:pt>
                <c:pt idx="2064">
                  <c:v>-2225.4780478982602</c:v>
                </c:pt>
                <c:pt idx="2065">
                  <c:v>-1180.2399974058071</c:v>
                </c:pt>
                <c:pt idx="2066">
                  <c:v>-1811.4911117127003</c:v>
                </c:pt>
                <c:pt idx="2067">
                  <c:v>-2654.9740262112941</c:v>
                </c:pt>
                <c:pt idx="2068">
                  <c:v>-2175.8844505668785</c:v>
                </c:pt>
                <c:pt idx="2069">
                  <c:v>-1966.6461695987264</c:v>
                </c:pt>
                <c:pt idx="2070">
                  <c:v>-1381.3391635854878</c:v>
                </c:pt>
                <c:pt idx="2071">
                  <c:v>-1006.3463601360045</c:v>
                </c:pt>
                <c:pt idx="2072">
                  <c:v>-2040.3416349203389</c:v>
                </c:pt>
                <c:pt idx="2073">
                  <c:v>-2136.9882927529588</c:v>
                </c:pt>
                <c:pt idx="2074">
                  <c:v>-525.05766620849863</c:v>
                </c:pt>
                <c:pt idx="2075">
                  <c:v>-973.13430339816114</c:v>
                </c:pt>
                <c:pt idx="2076">
                  <c:v>-2217.8821289000916</c:v>
                </c:pt>
                <c:pt idx="2077">
                  <c:v>-1435.8004490886055</c:v>
                </c:pt>
                <c:pt idx="2078">
                  <c:v>-2507.7289789889765</c:v>
                </c:pt>
                <c:pt idx="2079">
                  <c:v>-2235.9592757211558</c:v>
                </c:pt>
                <c:pt idx="2080">
                  <c:v>-561.8883763058393</c:v>
                </c:pt>
                <c:pt idx="2081">
                  <c:v>-1909.0999382671562</c:v>
                </c:pt>
                <c:pt idx="2082">
                  <c:v>-638.98762008070844</c:v>
                </c:pt>
                <c:pt idx="2083">
                  <c:v>-1979.1387020955435</c:v>
                </c:pt>
                <c:pt idx="2084">
                  <c:v>-1187.0855616423305</c:v>
                </c:pt>
                <c:pt idx="2085">
                  <c:v>-1282.7077682387835</c:v>
                </c:pt>
                <c:pt idx="2086">
                  <c:v>-1371.2967528129802</c:v>
                </c:pt>
                <c:pt idx="2087">
                  <c:v>-247.50506002845941</c:v>
                </c:pt>
                <c:pt idx="2088">
                  <c:v>-1563.4593562137825</c:v>
                </c:pt>
                <c:pt idx="2089">
                  <c:v>-1743.8669277853551</c:v>
                </c:pt>
                <c:pt idx="2090">
                  <c:v>-1413.9969203868968</c:v>
                </c:pt>
                <c:pt idx="2091">
                  <c:v>-1650.3993486512327</c:v>
                </c:pt>
                <c:pt idx="2092">
                  <c:v>-1852.13099859677</c:v>
                </c:pt>
                <c:pt idx="2093">
                  <c:v>-1091.1202008045893</c:v>
                </c:pt>
                <c:pt idx="2094">
                  <c:v>-1256.2113906706154</c:v>
                </c:pt>
                <c:pt idx="2095">
                  <c:v>-1700.0616202272327</c:v>
                </c:pt>
                <c:pt idx="2096">
                  <c:v>-2492.7988255908131</c:v>
                </c:pt>
                <c:pt idx="2097">
                  <c:v>170.40108659634461</c:v>
                </c:pt>
                <c:pt idx="2098">
                  <c:v>-347.44459507209376</c:v>
                </c:pt>
                <c:pt idx="2099">
                  <c:v>-1844.1135431065723</c:v>
                </c:pt>
                <c:pt idx="2100">
                  <c:v>-1476.0937668473334</c:v>
                </c:pt>
                <c:pt idx="2101">
                  <c:v>-522.33801752969066</c:v>
                </c:pt>
                <c:pt idx="2102">
                  <c:v>-1603.6047323025678</c:v>
                </c:pt>
                <c:pt idx="2103">
                  <c:v>-728.44855902744621</c:v>
                </c:pt>
                <c:pt idx="2104">
                  <c:v>-1495.3016708549203</c:v>
                </c:pt>
                <c:pt idx="2105">
                  <c:v>-3115.6976841426222</c:v>
                </c:pt>
                <c:pt idx="2106">
                  <c:v>-1721.8585622132896</c:v>
                </c:pt>
                <c:pt idx="2107">
                  <c:v>-3070.7365854755326</c:v>
                </c:pt>
                <c:pt idx="2108">
                  <c:v>-1392.5408295863544</c:v>
                </c:pt>
                <c:pt idx="2109">
                  <c:v>-1915.3412596922335</c:v>
                </c:pt>
                <c:pt idx="2110">
                  <c:v>-2327.6991170431847</c:v>
                </c:pt>
                <c:pt idx="2111">
                  <c:v>-1305.6576117340683</c:v>
                </c:pt>
                <c:pt idx="2112">
                  <c:v>-662.28382852917002</c:v>
                </c:pt>
                <c:pt idx="2113">
                  <c:v>-616.96763079378343</c:v>
                </c:pt>
                <c:pt idx="2114">
                  <c:v>-1929.9820779417778</c:v>
                </c:pt>
                <c:pt idx="2115">
                  <c:v>-1527.8897429000863</c:v>
                </c:pt>
                <c:pt idx="2116">
                  <c:v>-1436.8310526332052</c:v>
                </c:pt>
                <c:pt idx="2117">
                  <c:v>-727.24149670977295</c:v>
                </c:pt>
                <c:pt idx="2118">
                  <c:v>-2303.8420299657419</c:v>
                </c:pt>
                <c:pt idx="2119">
                  <c:v>-2223.663608435746</c:v>
                </c:pt>
                <c:pt idx="2120">
                  <c:v>-1023.1585268095241</c:v>
                </c:pt>
                <c:pt idx="2121">
                  <c:v>-1866.0083117135819</c:v>
                </c:pt>
                <c:pt idx="2122">
                  <c:v>-124.56689219569671</c:v>
                </c:pt>
                <c:pt idx="2123">
                  <c:v>-1790.689730400125</c:v>
                </c:pt>
                <c:pt idx="2124">
                  <c:v>-1185.7788393502942</c:v>
                </c:pt>
                <c:pt idx="2125">
                  <c:v>-1923.1713093483268</c:v>
                </c:pt>
                <c:pt idx="2126">
                  <c:v>-2191.4628156798753</c:v>
                </c:pt>
                <c:pt idx="2127">
                  <c:v>-641.99958834793779</c:v>
                </c:pt>
                <c:pt idx="2128">
                  <c:v>-2323.2096023604136</c:v>
                </c:pt>
                <c:pt idx="2129">
                  <c:v>-2261.5005341577325</c:v>
                </c:pt>
                <c:pt idx="2130">
                  <c:v>-491.53557892849494</c:v>
                </c:pt>
                <c:pt idx="2131">
                  <c:v>-1159.5954922398769</c:v>
                </c:pt>
                <c:pt idx="2132">
                  <c:v>-1800.1300550471224</c:v>
                </c:pt>
                <c:pt idx="2133">
                  <c:v>-776.5445706827395</c:v>
                </c:pt>
                <c:pt idx="2134">
                  <c:v>-1575.2835860793039</c:v>
                </c:pt>
                <c:pt idx="2135">
                  <c:v>-1669.3695112046507</c:v>
                </c:pt>
                <c:pt idx="2136">
                  <c:v>-702.02734198368853</c:v>
                </c:pt>
                <c:pt idx="2137">
                  <c:v>-1390.0548719041662</c:v>
                </c:pt>
                <c:pt idx="2138">
                  <c:v>-701.06584636501429</c:v>
                </c:pt>
                <c:pt idx="2139">
                  <c:v>-2156.7129643323515</c:v>
                </c:pt>
                <c:pt idx="2140">
                  <c:v>-3162.6435521693038</c:v>
                </c:pt>
                <c:pt idx="2141">
                  <c:v>-2264.0833950955393</c:v>
                </c:pt>
                <c:pt idx="2142">
                  <c:v>-1576.4230549217459</c:v>
                </c:pt>
                <c:pt idx="2143">
                  <c:v>-2045.8360248326153</c:v>
                </c:pt>
                <c:pt idx="2144">
                  <c:v>-1778.6652863762229</c:v>
                </c:pt>
                <c:pt idx="2145">
                  <c:v>-2105.8164804550988</c:v>
                </c:pt>
                <c:pt idx="2146">
                  <c:v>-3146.3274409285432</c:v>
                </c:pt>
                <c:pt idx="2147">
                  <c:v>-1733.1480056856226</c:v>
                </c:pt>
                <c:pt idx="2148">
                  <c:v>-1460.3188113248671</c:v>
                </c:pt>
                <c:pt idx="2149">
                  <c:v>-1995.3959662433235</c:v>
                </c:pt>
                <c:pt idx="2150">
                  <c:v>-2078.7293379450571</c:v>
                </c:pt>
                <c:pt idx="2151">
                  <c:v>-1883.3542140603713</c:v>
                </c:pt>
                <c:pt idx="2152">
                  <c:v>-1845.4217291007835</c:v>
                </c:pt>
                <c:pt idx="2153">
                  <c:v>-1405.3196262129077</c:v>
                </c:pt>
                <c:pt idx="2154">
                  <c:v>-1331.7692056631586</c:v>
                </c:pt>
                <c:pt idx="2155">
                  <c:v>-1937.5682815557757</c:v>
                </c:pt>
                <c:pt idx="2156">
                  <c:v>-2473.5478428292599</c:v>
                </c:pt>
                <c:pt idx="2157">
                  <c:v>-992.76997049936654</c:v>
                </c:pt>
                <c:pt idx="2158">
                  <c:v>-683.49561196719696</c:v>
                </c:pt>
                <c:pt idx="2159">
                  <c:v>-1389.9748014182733</c:v>
                </c:pt>
                <c:pt idx="2160">
                  <c:v>-1563.7381471380431</c:v>
                </c:pt>
                <c:pt idx="2161">
                  <c:v>-1882.396228083212</c:v>
                </c:pt>
                <c:pt idx="2162">
                  <c:v>-275.19812972566979</c:v>
                </c:pt>
                <c:pt idx="2163">
                  <c:v>-2572.3436078253139</c:v>
                </c:pt>
                <c:pt idx="2164">
                  <c:v>-1434.9773531052451</c:v>
                </c:pt>
                <c:pt idx="2165">
                  <c:v>-1605.196691641403</c:v>
                </c:pt>
                <c:pt idx="2166">
                  <c:v>-319.80807237537192</c:v>
                </c:pt>
                <c:pt idx="2167">
                  <c:v>-1952.5872052125442</c:v>
                </c:pt>
                <c:pt idx="2168">
                  <c:v>-2464.6639783705641</c:v>
                </c:pt>
                <c:pt idx="2169">
                  <c:v>-1422.8193108719188</c:v>
                </c:pt>
                <c:pt idx="2170">
                  <c:v>-808.3805741326205</c:v>
                </c:pt>
                <c:pt idx="2171">
                  <c:v>-791.52371864005181</c:v>
                </c:pt>
                <c:pt idx="2172">
                  <c:v>-1656.8285363103623</c:v>
                </c:pt>
                <c:pt idx="2173">
                  <c:v>-937.92619697709233</c:v>
                </c:pt>
                <c:pt idx="2174">
                  <c:v>-2854.0672240411377</c:v>
                </c:pt>
                <c:pt idx="2175">
                  <c:v>-857.79563774231156</c:v>
                </c:pt>
                <c:pt idx="2176">
                  <c:v>-1246.7318193626506</c:v>
                </c:pt>
                <c:pt idx="2177">
                  <c:v>-1841.2688592472114</c:v>
                </c:pt>
                <c:pt idx="2178">
                  <c:v>-94.643939245986985</c:v>
                </c:pt>
                <c:pt idx="2179">
                  <c:v>-3052.0232129908145</c:v>
                </c:pt>
                <c:pt idx="2180">
                  <c:v>-880.42603111555763</c:v>
                </c:pt>
                <c:pt idx="2181">
                  <c:v>-1381.937404909293</c:v>
                </c:pt>
                <c:pt idx="2182">
                  <c:v>-1175.1110314534062</c:v>
                </c:pt>
                <c:pt idx="2183">
                  <c:v>-1686.1315840173038</c:v>
                </c:pt>
                <c:pt idx="2184">
                  <c:v>-2227.5220656100951</c:v>
                </c:pt>
                <c:pt idx="2185">
                  <c:v>-1154.0932146216846</c:v>
                </c:pt>
                <c:pt idx="2186">
                  <c:v>-867.95895893173019</c:v>
                </c:pt>
                <c:pt idx="2187">
                  <c:v>-1833.2310628102387</c:v>
                </c:pt>
                <c:pt idx="2188">
                  <c:v>-1791.8573794308295</c:v>
                </c:pt>
                <c:pt idx="2189">
                  <c:v>-1868.1981907719573</c:v>
                </c:pt>
                <c:pt idx="2190">
                  <c:v>-650.2164644370132</c:v>
                </c:pt>
                <c:pt idx="2191">
                  <c:v>-2153.5677409485179</c:v>
                </c:pt>
                <c:pt idx="2192">
                  <c:v>-1681.6211126673497</c:v>
                </c:pt>
                <c:pt idx="2193">
                  <c:v>-2327.1780499907481</c:v>
                </c:pt>
                <c:pt idx="2194">
                  <c:v>-2729.6034304452796</c:v>
                </c:pt>
                <c:pt idx="2195">
                  <c:v>-1033.238567621831</c:v>
                </c:pt>
                <c:pt idx="2196">
                  <c:v>-1182.8065841096532</c:v>
                </c:pt>
                <c:pt idx="2197">
                  <c:v>-942.09149306000836</c:v>
                </c:pt>
                <c:pt idx="2198">
                  <c:v>-1727.0206513674757</c:v>
                </c:pt>
                <c:pt idx="2199">
                  <c:v>-1249.0683406708113</c:v>
                </c:pt>
                <c:pt idx="2200">
                  <c:v>-953.42967082705854</c:v>
                </c:pt>
                <c:pt idx="2201">
                  <c:v>-1400.7574180643387</c:v>
                </c:pt>
                <c:pt idx="2202">
                  <c:v>-1069.3678823785231</c:v>
                </c:pt>
                <c:pt idx="2203">
                  <c:v>-1763.250937368889</c:v>
                </c:pt>
                <c:pt idx="2204">
                  <c:v>-738.10880032694331</c:v>
                </c:pt>
                <c:pt idx="2205">
                  <c:v>-3664.3891770110149</c:v>
                </c:pt>
                <c:pt idx="2206">
                  <c:v>-2049.4565668347923</c:v>
                </c:pt>
                <c:pt idx="2207">
                  <c:v>-236.61467233634266</c:v>
                </c:pt>
                <c:pt idx="2208">
                  <c:v>-2033.9587014994318</c:v>
                </c:pt>
                <c:pt idx="2209">
                  <c:v>-550.73194755431905</c:v>
                </c:pt>
                <c:pt idx="2210">
                  <c:v>-2988.5655875772377</c:v>
                </c:pt>
                <c:pt idx="2211">
                  <c:v>-1106.1636965399885</c:v>
                </c:pt>
                <c:pt idx="2212">
                  <c:v>-1384.3599688154591</c:v>
                </c:pt>
                <c:pt idx="2213">
                  <c:v>-1140.344129432131</c:v>
                </c:pt>
                <c:pt idx="2214">
                  <c:v>-1572.14658818516</c:v>
                </c:pt>
                <c:pt idx="2215">
                  <c:v>-2897.4388761166965</c:v>
                </c:pt>
                <c:pt idx="2216">
                  <c:v>-1181.9850272447402</c:v>
                </c:pt>
                <c:pt idx="2217">
                  <c:v>-437.36732540580215</c:v>
                </c:pt>
                <c:pt idx="2218">
                  <c:v>-2085.7527916371428</c:v>
                </c:pt>
                <c:pt idx="2219">
                  <c:v>-1087.681816672296</c:v>
                </c:pt>
                <c:pt idx="2220">
                  <c:v>-1979.9487225600369</c:v>
                </c:pt>
                <c:pt idx="2221">
                  <c:v>-519.33309254863616</c:v>
                </c:pt>
                <c:pt idx="2222">
                  <c:v>-1509.3899302482059</c:v>
                </c:pt>
                <c:pt idx="2223">
                  <c:v>-1067.6714681381018</c:v>
                </c:pt>
                <c:pt idx="2224">
                  <c:v>-2396.9011124544986</c:v>
                </c:pt>
                <c:pt idx="2225">
                  <c:v>-2148.9286553654429</c:v>
                </c:pt>
                <c:pt idx="2226">
                  <c:v>-1799.8496484239558</c:v>
                </c:pt>
                <c:pt idx="2227">
                  <c:v>-2041.9868851734536</c:v>
                </c:pt>
                <c:pt idx="2228">
                  <c:v>-1804.5761959009933</c:v>
                </c:pt>
                <c:pt idx="2229">
                  <c:v>-3044.1713852866342</c:v>
                </c:pt>
                <c:pt idx="2230">
                  <c:v>-1694.0807685630007</c:v>
                </c:pt>
                <c:pt idx="2231">
                  <c:v>-3103.8593678600082</c:v>
                </c:pt>
                <c:pt idx="2232">
                  <c:v>-1508.7476152720874</c:v>
                </c:pt>
                <c:pt idx="2233">
                  <c:v>-1596.4704004185487</c:v>
                </c:pt>
                <c:pt idx="2234">
                  <c:v>-1154.9594714016439</c:v>
                </c:pt>
                <c:pt idx="2235">
                  <c:v>-2540.662292284157</c:v>
                </c:pt>
                <c:pt idx="2236">
                  <c:v>-459.70147393647858</c:v>
                </c:pt>
                <c:pt idx="2237">
                  <c:v>-2760.618620035304</c:v>
                </c:pt>
                <c:pt idx="2238">
                  <c:v>-2428.8006142820286</c:v>
                </c:pt>
                <c:pt idx="2239">
                  <c:v>-2420.8791219845189</c:v>
                </c:pt>
                <c:pt idx="2240">
                  <c:v>-2650.0732496767705</c:v>
                </c:pt>
                <c:pt idx="2241">
                  <c:v>-1196.7872595870649</c:v>
                </c:pt>
                <c:pt idx="2242">
                  <c:v>-1439.5735079734986</c:v>
                </c:pt>
                <c:pt idx="2243">
                  <c:v>-1767.826688318245</c:v>
                </c:pt>
                <c:pt idx="2244">
                  <c:v>-2666.7084729138523</c:v>
                </c:pt>
                <c:pt idx="2245">
                  <c:v>-967.40905672934969</c:v>
                </c:pt>
                <c:pt idx="2246">
                  <c:v>-1469.7696685277997</c:v>
                </c:pt>
                <c:pt idx="2247">
                  <c:v>-2354.0069468119154</c:v>
                </c:pt>
                <c:pt idx="2248">
                  <c:v>-2139.2719247395362</c:v>
                </c:pt>
                <c:pt idx="2249">
                  <c:v>-345.88182399459674</c:v>
                </c:pt>
                <c:pt idx="2250">
                  <c:v>-2162.8923894900336</c:v>
                </c:pt>
                <c:pt idx="2251">
                  <c:v>-1956.3870104851894</c:v>
                </c:pt>
                <c:pt idx="2252">
                  <c:v>-1268.9506631929198</c:v>
                </c:pt>
                <c:pt idx="2253">
                  <c:v>-1075.114122120287</c:v>
                </c:pt>
                <c:pt idx="2254">
                  <c:v>-1075.926791146434</c:v>
                </c:pt>
                <c:pt idx="2255">
                  <c:v>-646.82199986730757</c:v>
                </c:pt>
                <c:pt idx="2256">
                  <c:v>-1356.0091208711538</c:v>
                </c:pt>
                <c:pt idx="2257">
                  <c:v>-2061.2446800973157</c:v>
                </c:pt>
                <c:pt idx="2258">
                  <c:v>-1092.942607021304</c:v>
                </c:pt>
                <c:pt idx="2259">
                  <c:v>-643.40713983395017</c:v>
                </c:pt>
                <c:pt idx="2260">
                  <c:v>-663.80127639100556</c:v>
                </c:pt>
                <c:pt idx="2261">
                  <c:v>-1891.7793516663951</c:v>
                </c:pt>
                <c:pt idx="2262">
                  <c:v>-2303.0593466905584</c:v>
                </c:pt>
                <c:pt idx="2263">
                  <c:v>-60.431522366499848</c:v>
                </c:pt>
                <c:pt idx="2264">
                  <c:v>-1888.6951613653891</c:v>
                </c:pt>
                <c:pt idx="2265">
                  <c:v>-1059.6549765156005</c:v>
                </c:pt>
                <c:pt idx="2266">
                  <c:v>-2057.4343592217374</c:v>
                </c:pt>
                <c:pt idx="2267">
                  <c:v>-1264.7704109538627</c:v>
                </c:pt>
                <c:pt idx="2268">
                  <c:v>-2102.5980728986397</c:v>
                </c:pt>
                <c:pt idx="2269">
                  <c:v>-1318.3939329535115</c:v>
                </c:pt>
                <c:pt idx="2270">
                  <c:v>-1651.065808854185</c:v>
                </c:pt>
                <c:pt idx="2271">
                  <c:v>-1262.1559013618989</c:v>
                </c:pt>
                <c:pt idx="2272">
                  <c:v>-792.36379907100491</c:v>
                </c:pt>
                <c:pt idx="2273">
                  <c:v>-2327.5024885547045</c:v>
                </c:pt>
                <c:pt idx="2274">
                  <c:v>-2641.1028509632788</c:v>
                </c:pt>
                <c:pt idx="2275">
                  <c:v>-2222.6960445077148</c:v>
                </c:pt>
                <c:pt idx="2276">
                  <c:v>-1194.0950812057154</c:v>
                </c:pt>
                <c:pt idx="2277">
                  <c:v>-1069.1762396311278</c:v>
                </c:pt>
                <c:pt idx="2278">
                  <c:v>-602.11261324732368</c:v>
                </c:pt>
                <c:pt idx="2279">
                  <c:v>-664.9785424797019</c:v>
                </c:pt>
                <c:pt idx="2280">
                  <c:v>-2685.0427249309232</c:v>
                </c:pt>
                <c:pt idx="2281">
                  <c:v>-2099.2954873810968</c:v>
                </c:pt>
                <c:pt idx="2282">
                  <c:v>-1785.0177002704386</c:v>
                </c:pt>
                <c:pt idx="2283">
                  <c:v>-1219.8548946998826</c:v>
                </c:pt>
                <c:pt idx="2284">
                  <c:v>-1598.7133430750828</c:v>
                </c:pt>
                <c:pt idx="2285">
                  <c:v>-1920.6680965920177</c:v>
                </c:pt>
                <c:pt idx="2286">
                  <c:v>-699.52678254159491</c:v>
                </c:pt>
                <c:pt idx="2287">
                  <c:v>-2126.182747067719</c:v>
                </c:pt>
                <c:pt idx="2288">
                  <c:v>-1857.7299300497889</c:v>
                </c:pt>
                <c:pt idx="2289">
                  <c:v>-877.0912913851962</c:v>
                </c:pt>
                <c:pt idx="2290">
                  <c:v>-2167.5278696580981</c:v>
                </c:pt>
                <c:pt idx="2291">
                  <c:v>-752.22936385349021</c:v>
                </c:pt>
                <c:pt idx="2292">
                  <c:v>-836.62344505782403</c:v>
                </c:pt>
                <c:pt idx="2293">
                  <c:v>-2291.8636616283611</c:v>
                </c:pt>
                <c:pt idx="2294">
                  <c:v>-1414.5749085007592</c:v>
                </c:pt>
                <c:pt idx="2295">
                  <c:v>-2175.9297895186473</c:v>
                </c:pt>
                <c:pt idx="2296">
                  <c:v>-1773.7093823395944</c:v>
                </c:pt>
                <c:pt idx="2297">
                  <c:v>-4049.4623371488178</c:v>
                </c:pt>
                <c:pt idx="2298">
                  <c:v>-1288.9145178733379</c:v>
                </c:pt>
                <c:pt idx="2299">
                  <c:v>-885.42263487796481</c:v>
                </c:pt>
                <c:pt idx="2300">
                  <c:v>-1372.6426569147116</c:v>
                </c:pt>
                <c:pt idx="2301">
                  <c:v>-888.07555707667871</c:v>
                </c:pt>
                <c:pt idx="2302">
                  <c:v>-916.94122093468195</c:v>
                </c:pt>
                <c:pt idx="2303">
                  <c:v>-1745.5908887231517</c:v>
                </c:pt>
                <c:pt idx="2304">
                  <c:v>-1765.8982671474923</c:v>
                </c:pt>
                <c:pt idx="2305">
                  <c:v>-1428.317055421247</c:v>
                </c:pt>
                <c:pt idx="2306">
                  <c:v>-961.47753712351368</c:v>
                </c:pt>
                <c:pt idx="2307">
                  <c:v>-451.39200250832073</c:v>
                </c:pt>
                <c:pt idx="2308">
                  <c:v>-1833.5629049259614</c:v>
                </c:pt>
                <c:pt idx="2309">
                  <c:v>-1279.7756687684623</c:v>
                </c:pt>
                <c:pt idx="2310">
                  <c:v>-1615.1278938104479</c:v>
                </c:pt>
                <c:pt idx="2311">
                  <c:v>-657.30581191888177</c:v>
                </c:pt>
                <c:pt idx="2312">
                  <c:v>-986.69196480491337</c:v>
                </c:pt>
                <c:pt idx="2313">
                  <c:v>-1331.3939614244482</c:v>
                </c:pt>
                <c:pt idx="2314">
                  <c:v>-1567.7562022578304</c:v>
                </c:pt>
                <c:pt idx="2315">
                  <c:v>-2100.2960656651135</c:v>
                </c:pt>
                <c:pt idx="2316">
                  <c:v>-2429.3048087898278</c:v>
                </c:pt>
                <c:pt idx="2317">
                  <c:v>-457.90371671894172</c:v>
                </c:pt>
                <c:pt idx="2318">
                  <c:v>-704.54494487203647</c:v>
                </c:pt>
                <c:pt idx="2319">
                  <c:v>-823.45873820733141</c:v>
                </c:pt>
                <c:pt idx="2320">
                  <c:v>-876.94454893657985</c:v>
                </c:pt>
                <c:pt idx="2321">
                  <c:v>-1299.4868067099678</c:v>
                </c:pt>
                <c:pt idx="2322">
                  <c:v>-1382.1881687512459</c:v>
                </c:pt>
                <c:pt idx="2323">
                  <c:v>-1237.2394855169605</c:v>
                </c:pt>
                <c:pt idx="2324">
                  <c:v>-1198.3482861392531</c:v>
                </c:pt>
                <c:pt idx="2325">
                  <c:v>-2007.2796789426056</c:v>
                </c:pt>
                <c:pt idx="2326">
                  <c:v>-1382.2703320068631</c:v>
                </c:pt>
                <c:pt idx="2327">
                  <c:v>-2075.3285029814733</c:v>
                </c:pt>
                <c:pt idx="2328">
                  <c:v>-884.92435861733611</c:v>
                </c:pt>
                <c:pt idx="2329">
                  <c:v>-2410.460125595293</c:v>
                </c:pt>
                <c:pt idx="2330">
                  <c:v>-1480.4863694561509</c:v>
                </c:pt>
                <c:pt idx="2331">
                  <c:v>-2638.7687500939069</c:v>
                </c:pt>
                <c:pt idx="2332">
                  <c:v>-1166.9622094232227</c:v>
                </c:pt>
                <c:pt idx="2333">
                  <c:v>-2755.4648185277206</c:v>
                </c:pt>
                <c:pt idx="2334">
                  <c:v>-2659.9184458647278</c:v>
                </c:pt>
                <c:pt idx="2335">
                  <c:v>-2057.8441430858138</c:v>
                </c:pt>
                <c:pt idx="2336">
                  <c:v>-1970.7985841780028</c:v>
                </c:pt>
                <c:pt idx="2337">
                  <c:v>-3497.5225469734701</c:v>
                </c:pt>
                <c:pt idx="2338">
                  <c:v>-1821.3623073899898</c:v>
                </c:pt>
                <c:pt idx="2339">
                  <c:v>-679.59504980210295</c:v>
                </c:pt>
                <c:pt idx="2340">
                  <c:v>-1243.2563051213938</c:v>
                </c:pt>
                <c:pt idx="2341">
                  <c:v>-953.29694714421385</c:v>
                </c:pt>
                <c:pt idx="2342">
                  <c:v>-1323.6092543924897</c:v>
                </c:pt>
                <c:pt idx="2343">
                  <c:v>-995.9236571552874</c:v>
                </c:pt>
                <c:pt idx="2344">
                  <c:v>-1760.3431999055347</c:v>
                </c:pt>
                <c:pt idx="2345">
                  <c:v>-1214.2723824651885</c:v>
                </c:pt>
                <c:pt idx="2346">
                  <c:v>-1146.3074019593932</c:v>
                </c:pt>
                <c:pt idx="2347">
                  <c:v>-1132.8169432480636</c:v>
                </c:pt>
                <c:pt idx="2348">
                  <c:v>-1627.513570583169</c:v>
                </c:pt>
                <c:pt idx="2349">
                  <c:v>-1727.7934793485224</c:v>
                </c:pt>
                <c:pt idx="2350">
                  <c:v>-564.17981598859387</c:v>
                </c:pt>
                <c:pt idx="2351">
                  <c:v>-2422.2849807401326</c:v>
                </c:pt>
                <c:pt idx="2352">
                  <c:v>-92.452433353782908</c:v>
                </c:pt>
                <c:pt idx="2353">
                  <c:v>-1645.6430124396838</c:v>
                </c:pt>
                <c:pt idx="2354">
                  <c:v>-744.10619725430479</c:v>
                </c:pt>
                <c:pt idx="2355">
                  <c:v>-3244.6499012342765</c:v>
                </c:pt>
                <c:pt idx="2356">
                  <c:v>105.25508483343583</c:v>
                </c:pt>
                <c:pt idx="2357">
                  <c:v>-1678.8796342977812</c:v>
                </c:pt>
                <c:pt idx="2358">
                  <c:v>-1820.0371882751951</c:v>
                </c:pt>
                <c:pt idx="2359">
                  <c:v>-2237.2823527739492</c:v>
                </c:pt>
                <c:pt idx="2360">
                  <c:v>-2488.2014839576718</c:v>
                </c:pt>
                <c:pt idx="2361">
                  <c:v>-1602.0665845314015</c:v>
                </c:pt>
                <c:pt idx="2362">
                  <c:v>-2253.2481515982081</c:v>
                </c:pt>
                <c:pt idx="2363">
                  <c:v>-3042.9463722372775</c:v>
                </c:pt>
                <c:pt idx="2364">
                  <c:v>-1364.3873669058348</c:v>
                </c:pt>
                <c:pt idx="2365">
                  <c:v>-1225.5605011822527</c:v>
                </c:pt>
                <c:pt idx="2366">
                  <c:v>-2013.3431217774314</c:v>
                </c:pt>
                <c:pt idx="2367">
                  <c:v>-966.37071053356158</c:v>
                </c:pt>
                <c:pt idx="2368">
                  <c:v>-2127.4854239956903</c:v>
                </c:pt>
                <c:pt idx="2369">
                  <c:v>-2208.0413291309969</c:v>
                </c:pt>
                <c:pt idx="2370">
                  <c:v>-863.30886717911017</c:v>
                </c:pt>
                <c:pt idx="2371">
                  <c:v>-1725.4683459551588</c:v>
                </c:pt>
                <c:pt idx="2372">
                  <c:v>-1340.8448692433094</c:v>
                </c:pt>
                <c:pt idx="2373">
                  <c:v>-1432.4051688853333</c:v>
                </c:pt>
                <c:pt idx="2374">
                  <c:v>-1335.2362394329939</c:v>
                </c:pt>
                <c:pt idx="2375">
                  <c:v>565.77010995853834</c:v>
                </c:pt>
                <c:pt idx="2376">
                  <c:v>-2212.2046761989322</c:v>
                </c:pt>
                <c:pt idx="2377">
                  <c:v>-2111.5235861287583</c:v>
                </c:pt>
                <c:pt idx="2378">
                  <c:v>-1171.0813046808707</c:v>
                </c:pt>
                <c:pt idx="2379">
                  <c:v>-1606.7450476044824</c:v>
                </c:pt>
                <c:pt idx="2380">
                  <c:v>-1166.3724353195175</c:v>
                </c:pt>
                <c:pt idx="2381">
                  <c:v>-696.66655089190317</c:v>
                </c:pt>
                <c:pt idx="2382">
                  <c:v>-1937.8632293573519</c:v>
                </c:pt>
                <c:pt idx="2383">
                  <c:v>-763.46793146822893</c:v>
                </c:pt>
                <c:pt idx="2384">
                  <c:v>-1508.8841430189814</c:v>
                </c:pt>
                <c:pt idx="2385">
                  <c:v>-1677.0381976254512</c:v>
                </c:pt>
                <c:pt idx="2386">
                  <c:v>-538.56621699082643</c:v>
                </c:pt>
                <c:pt idx="2387">
                  <c:v>-564.67543038238364</c:v>
                </c:pt>
                <c:pt idx="2388">
                  <c:v>-1510.4046365027498</c:v>
                </c:pt>
                <c:pt idx="2389">
                  <c:v>-247.49772229303471</c:v>
                </c:pt>
                <c:pt idx="2390">
                  <c:v>-1699.1797311860591</c:v>
                </c:pt>
                <c:pt idx="2391">
                  <c:v>-1597.3262315152251</c:v>
                </c:pt>
                <c:pt idx="2392">
                  <c:v>206.41775752999729</c:v>
                </c:pt>
                <c:pt idx="2393">
                  <c:v>-2886.1606477561249</c:v>
                </c:pt>
                <c:pt idx="2394">
                  <c:v>-3308.4275975037276</c:v>
                </c:pt>
                <c:pt idx="2395">
                  <c:v>-2055.1662809680111</c:v>
                </c:pt>
                <c:pt idx="2396">
                  <c:v>-873.42405084012989</c:v>
                </c:pt>
                <c:pt idx="2397">
                  <c:v>-1228.0956813134899</c:v>
                </c:pt>
                <c:pt idx="2398">
                  <c:v>-2144.4833728513804</c:v>
                </c:pt>
                <c:pt idx="2399">
                  <c:v>-1724.1387329177942</c:v>
                </c:pt>
                <c:pt idx="2400">
                  <c:v>-1200.130222656685</c:v>
                </c:pt>
                <c:pt idx="2401">
                  <c:v>-1369.6649001458309</c:v>
                </c:pt>
                <c:pt idx="2402">
                  <c:v>-2079.3455687755022</c:v>
                </c:pt>
                <c:pt idx="2403">
                  <c:v>-1703.8127570108909</c:v>
                </c:pt>
                <c:pt idx="2404">
                  <c:v>-1726.0839204485983</c:v>
                </c:pt>
                <c:pt idx="2405">
                  <c:v>-1198.774409504681</c:v>
                </c:pt>
                <c:pt idx="2406">
                  <c:v>-1322.5991957450424</c:v>
                </c:pt>
                <c:pt idx="2407">
                  <c:v>-2255.8994903723624</c:v>
                </c:pt>
                <c:pt idx="2408">
                  <c:v>-1264.1700685417827</c:v>
                </c:pt>
                <c:pt idx="2409">
                  <c:v>-1684.056979583368</c:v>
                </c:pt>
                <c:pt idx="2410">
                  <c:v>-1674.7483923027985</c:v>
                </c:pt>
                <c:pt idx="2411">
                  <c:v>-820.04269705961997</c:v>
                </c:pt>
                <c:pt idx="2412">
                  <c:v>-496.04975552603537</c:v>
                </c:pt>
                <c:pt idx="2413">
                  <c:v>-966.60859360487302</c:v>
                </c:pt>
                <c:pt idx="2414">
                  <c:v>-1489.329879871947</c:v>
                </c:pt>
                <c:pt idx="2415">
                  <c:v>-1357.3557237611403</c:v>
                </c:pt>
                <c:pt idx="2416">
                  <c:v>-1533.1772530183171</c:v>
                </c:pt>
                <c:pt idx="2417">
                  <c:v>-1188.5196639920741</c:v>
                </c:pt>
                <c:pt idx="2418">
                  <c:v>-571.57505123038118</c:v>
                </c:pt>
                <c:pt idx="2419">
                  <c:v>-1864.1365751710391</c:v>
                </c:pt>
                <c:pt idx="2420">
                  <c:v>-580.42147259860849</c:v>
                </c:pt>
                <c:pt idx="2421">
                  <c:v>-1455.6742487433739</c:v>
                </c:pt>
                <c:pt idx="2422">
                  <c:v>-2166.395422985499</c:v>
                </c:pt>
                <c:pt idx="2423">
                  <c:v>-1099.578668428413</c:v>
                </c:pt>
                <c:pt idx="2424">
                  <c:v>-1737.5802879895009</c:v>
                </c:pt>
                <c:pt idx="2425">
                  <c:v>-1405.4890198757703</c:v>
                </c:pt>
                <c:pt idx="2426">
                  <c:v>-766.26024769644846</c:v>
                </c:pt>
                <c:pt idx="2427">
                  <c:v>-1669.9768766453917</c:v>
                </c:pt>
                <c:pt idx="2428">
                  <c:v>-2508.6125281567938</c:v>
                </c:pt>
                <c:pt idx="2429">
                  <c:v>-2514.2325297789603</c:v>
                </c:pt>
                <c:pt idx="2430">
                  <c:v>-1278.1613174465465</c:v>
                </c:pt>
                <c:pt idx="2431">
                  <c:v>203.36925509120738</c:v>
                </c:pt>
                <c:pt idx="2432">
                  <c:v>-2770.7930302430286</c:v>
                </c:pt>
                <c:pt idx="2433">
                  <c:v>-2505.0200306930592</c:v>
                </c:pt>
                <c:pt idx="2434">
                  <c:v>-2200.1507648311349</c:v>
                </c:pt>
                <c:pt idx="2435">
                  <c:v>-1527.4427942065913</c:v>
                </c:pt>
                <c:pt idx="2436">
                  <c:v>-2192.2366186832687</c:v>
                </c:pt>
                <c:pt idx="2437">
                  <c:v>-1023.2468327167326</c:v>
                </c:pt>
                <c:pt idx="2438">
                  <c:v>-1556.7371906799372</c:v>
                </c:pt>
                <c:pt idx="2439">
                  <c:v>-2491.1221039667562</c:v>
                </c:pt>
                <c:pt idx="2440">
                  <c:v>-968.9387573824124</c:v>
                </c:pt>
                <c:pt idx="2441">
                  <c:v>-534.42182509002123</c:v>
                </c:pt>
                <c:pt idx="2442">
                  <c:v>-1230.5634513683599</c:v>
                </c:pt>
                <c:pt idx="2443">
                  <c:v>-885.39755520449307</c:v>
                </c:pt>
                <c:pt idx="2444">
                  <c:v>-1081.2896194100431</c:v>
                </c:pt>
                <c:pt idx="2445">
                  <c:v>-578.10503620482723</c:v>
                </c:pt>
                <c:pt idx="2446">
                  <c:v>-813.54355378155105</c:v>
                </c:pt>
                <c:pt idx="2447">
                  <c:v>-2739.1825531948434</c:v>
                </c:pt>
                <c:pt idx="2448">
                  <c:v>-538.80778302812087</c:v>
                </c:pt>
                <c:pt idx="2449">
                  <c:v>-1222.8468924118888</c:v>
                </c:pt>
                <c:pt idx="2450">
                  <c:v>-3127.0372832334415</c:v>
                </c:pt>
                <c:pt idx="2451">
                  <c:v>-2549.1379375638271</c:v>
                </c:pt>
                <c:pt idx="2452">
                  <c:v>0.22045085305944667</c:v>
                </c:pt>
                <c:pt idx="2453">
                  <c:v>-817.50228592234998</c:v>
                </c:pt>
                <c:pt idx="2454">
                  <c:v>-1052.8321326261939</c:v>
                </c:pt>
                <c:pt idx="2455">
                  <c:v>-1142.8336017306638</c:v>
                </c:pt>
                <c:pt idx="2456">
                  <c:v>-1215.3396036245899</c:v>
                </c:pt>
                <c:pt idx="2457">
                  <c:v>-1517.012502445682</c:v>
                </c:pt>
                <c:pt idx="2458">
                  <c:v>-1165.1462490896092</c:v>
                </c:pt>
                <c:pt idx="2459">
                  <c:v>-1504.7249036087551</c:v>
                </c:pt>
                <c:pt idx="2460">
                  <c:v>-1364.924480726565</c:v>
                </c:pt>
                <c:pt idx="2461">
                  <c:v>-594.14976650377685</c:v>
                </c:pt>
                <c:pt idx="2462">
                  <c:v>-646.95086088219705</c:v>
                </c:pt>
                <c:pt idx="2463">
                  <c:v>-280.08697059808401</c:v>
                </c:pt>
                <c:pt idx="2464">
                  <c:v>-2665.7668552193481</c:v>
                </c:pt>
                <c:pt idx="2465">
                  <c:v>-630.65805861949229</c:v>
                </c:pt>
                <c:pt idx="2466">
                  <c:v>-924.93533297023896</c:v>
                </c:pt>
                <c:pt idx="2467">
                  <c:v>-2006.1252019738613</c:v>
                </c:pt>
                <c:pt idx="2468">
                  <c:v>-1480.127234769222</c:v>
                </c:pt>
                <c:pt idx="2469">
                  <c:v>-3942.8634041926653</c:v>
                </c:pt>
                <c:pt idx="2470">
                  <c:v>-2453.6943310564538</c:v>
                </c:pt>
                <c:pt idx="2471">
                  <c:v>-1553.0309947234546</c:v>
                </c:pt>
                <c:pt idx="2472">
                  <c:v>-976.26606737281145</c:v>
                </c:pt>
                <c:pt idx="2473">
                  <c:v>-1464.4585438322301</c:v>
                </c:pt>
                <c:pt idx="2474">
                  <c:v>-1451.7996967331692</c:v>
                </c:pt>
                <c:pt idx="2475">
                  <c:v>-572.37611640653449</c:v>
                </c:pt>
                <c:pt idx="2476">
                  <c:v>-1490.2426696104385</c:v>
                </c:pt>
                <c:pt idx="2477">
                  <c:v>-1683.1107161148184</c:v>
                </c:pt>
                <c:pt idx="2478">
                  <c:v>-950.74634700145634</c:v>
                </c:pt>
                <c:pt idx="2479">
                  <c:v>-1020.4704695693817</c:v>
                </c:pt>
                <c:pt idx="2480">
                  <c:v>-3452.2167875273899</c:v>
                </c:pt>
                <c:pt idx="2481">
                  <c:v>-2209.6736933316224</c:v>
                </c:pt>
                <c:pt idx="2482">
                  <c:v>-239.31996117841391</c:v>
                </c:pt>
                <c:pt idx="2483">
                  <c:v>-1019.1667065352522</c:v>
                </c:pt>
                <c:pt idx="2484">
                  <c:v>-3127.2368544250457</c:v>
                </c:pt>
                <c:pt idx="2485">
                  <c:v>-1450.9203979986987</c:v>
                </c:pt>
                <c:pt idx="2486">
                  <c:v>-1121.8899290277168</c:v>
                </c:pt>
                <c:pt idx="2487">
                  <c:v>-2649.5510304917998</c:v>
                </c:pt>
                <c:pt idx="2488">
                  <c:v>-1379.6063657079849</c:v>
                </c:pt>
                <c:pt idx="2489">
                  <c:v>-1111.7691624956224</c:v>
                </c:pt>
                <c:pt idx="2490">
                  <c:v>-1520.7751929376118</c:v>
                </c:pt>
                <c:pt idx="2491">
                  <c:v>-576.48279112109594</c:v>
                </c:pt>
                <c:pt idx="2492">
                  <c:v>-1511.2446226566253</c:v>
                </c:pt>
                <c:pt idx="2493">
                  <c:v>-2533.673377166022</c:v>
                </c:pt>
                <c:pt idx="2494">
                  <c:v>-2666.1165749223637</c:v>
                </c:pt>
                <c:pt idx="2495">
                  <c:v>-1949.8803494474205</c:v>
                </c:pt>
                <c:pt idx="2496">
                  <c:v>-1758.7673232771176</c:v>
                </c:pt>
                <c:pt idx="2497">
                  <c:v>-3040.6713974812433</c:v>
                </c:pt>
                <c:pt idx="2498">
                  <c:v>-1998.566107852198</c:v>
                </c:pt>
                <c:pt idx="2499">
                  <c:v>-2324.160897663076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51798784"/>
        <c:axId val="352627712"/>
      </c:scatterChart>
      <c:valAx>
        <c:axId val="351798784"/>
        <c:scaling>
          <c:orientation val="minMax"/>
          <c:max val="0.15000000000000002"/>
          <c:min val="-5.000000000000001E-2"/>
        </c:scaling>
        <c:delete val="0"/>
        <c:axPos val="b"/>
        <c:title>
          <c:tx>
            <c:rich>
              <a:bodyPr/>
              <a:lstStyle/>
              <a:p>
                <a:pPr>
                  <a:defRPr b="1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r>
                  <a:rPr lang="en-US" b="1">
                    <a:latin typeface="Arial" panose="020B0604020202020204" pitchFamily="34" charset="0"/>
                    <a:cs typeface="Arial" panose="020B0604020202020204" pitchFamily="34" charset="0"/>
                  </a:rPr>
                  <a:t>Incremental effects</a:t>
                </a:r>
              </a:p>
            </c:rich>
          </c:tx>
          <c:layout>
            <c:manualLayout>
              <c:xMode val="edge"/>
              <c:yMode val="edge"/>
              <c:x val="0.38400551282441048"/>
              <c:y val="0.90690507436570433"/>
            </c:manualLayout>
          </c:layout>
          <c:overlay val="0"/>
        </c:title>
        <c:numFmt formatCode="_-* #,##0.00_-;\-* #,##0.00_-;_-* &quot;-&quot;??_-;_-@_-" sourceLinked="1"/>
        <c:majorTickMark val="cross"/>
        <c:minorTickMark val="none"/>
        <c:tickLblPos val="nextTo"/>
        <c:txPr>
          <a:bodyPr rot="0" vert="horz"/>
          <a:lstStyle/>
          <a:p>
            <a:pPr>
              <a:defRPr/>
            </a:pPr>
            <a:endParaRPr lang="nl-NL"/>
          </a:p>
        </c:txPr>
        <c:crossAx val="352627712"/>
        <c:crosses val="autoZero"/>
        <c:crossBetween val="midCat"/>
        <c:majorUnit val="0.05"/>
      </c:valAx>
      <c:valAx>
        <c:axId val="352627712"/>
        <c:scaling>
          <c:orientation val="minMax"/>
          <c:max val="3000"/>
          <c:min val="-4000"/>
        </c:scaling>
        <c:delete val="0"/>
        <c:axPos val="l"/>
        <c:title>
          <c:tx>
            <c:rich>
              <a:bodyPr/>
              <a:lstStyle/>
              <a:p>
                <a:pPr>
                  <a:defRPr b="1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r>
                  <a:rPr lang="en-US" b="1">
                    <a:latin typeface="Arial" panose="020B0604020202020204" pitchFamily="34" charset="0"/>
                    <a:cs typeface="Arial" panose="020B0604020202020204" pitchFamily="34" charset="0"/>
                  </a:rPr>
                  <a:t>Incremental societal costs (€)</a:t>
                </a:r>
              </a:p>
            </c:rich>
          </c:tx>
          <c:layout>
            <c:manualLayout>
              <c:xMode val="edge"/>
              <c:yMode val="edge"/>
              <c:x val="6.9932649928192937E-3"/>
              <c:y val="0.19235882643382449"/>
            </c:manualLayout>
          </c:layout>
          <c:overlay val="0"/>
        </c:title>
        <c:numFmt formatCode="#,##0_-" sourceLinked="0"/>
        <c:majorTickMark val="cross"/>
        <c:minorTickMark val="none"/>
        <c:tickLblPos val="nextTo"/>
        <c:txPr>
          <a:bodyPr rot="0" vert="horz"/>
          <a:lstStyle/>
          <a:p>
            <a:pPr>
              <a:defRPr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nl-NL"/>
          </a:p>
        </c:txPr>
        <c:crossAx val="351798784"/>
        <c:crosses val="autoZero"/>
        <c:crossBetween val="midCat"/>
        <c:majorUnit val="1000"/>
      </c:valAx>
    </c:plotArea>
    <c:plotVisOnly val="1"/>
    <c:dispBlanksAs val="gap"/>
    <c:showDLblsOverMax val="0"/>
  </c:chart>
  <c:spPr>
    <a:ln>
      <a:solidFill>
        <a:sysClr val="window" lastClr="FFFFFF">
          <a:lumMod val="65000"/>
        </a:sysClr>
      </a:solidFill>
    </a:ln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nl-NL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nl-NL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3397465039733775"/>
          <c:y val="2.4693451780065954E-2"/>
          <c:w val="0.77713662235638548"/>
          <c:h val="0.81489198465576418"/>
        </c:manualLayout>
      </c:layout>
      <c:scatterChart>
        <c:scatterStyle val="lineMarker"/>
        <c:varyColors val="0"/>
        <c:ser>
          <c:idx val="0"/>
          <c:order val="0"/>
          <c:spPr>
            <a:ln w="28575">
              <a:noFill/>
            </a:ln>
          </c:spPr>
          <c:marker>
            <c:symbol val="diamond"/>
            <c:size val="3"/>
            <c:spPr>
              <a:solidFill>
                <a:srgbClr val="FF8601"/>
              </a:solidFill>
              <a:ln>
                <a:noFill/>
              </a:ln>
            </c:spPr>
          </c:marker>
          <c:xVal>
            <c:numRef>
              <c:f>'Data ellipses'!$A$4:$A$2503</c:f>
              <c:numCache>
                <c:formatCode>_-* #,##0.00_-;\-* #,##0.00_-;_-* "-"??_-;_-@_-</c:formatCode>
                <c:ptCount val="2500"/>
                <c:pt idx="0">
                  <c:v>5.5006003618484289E-2</c:v>
                </c:pt>
                <c:pt idx="1">
                  <c:v>7.3493664985233104E-2</c:v>
                </c:pt>
                <c:pt idx="2">
                  <c:v>6.0159276215557944E-2</c:v>
                </c:pt>
                <c:pt idx="3">
                  <c:v>7.7362320119734929E-2</c:v>
                </c:pt>
                <c:pt idx="4">
                  <c:v>3.5342547974539174E-2</c:v>
                </c:pt>
                <c:pt idx="5">
                  <c:v>4.7997059062198588E-2</c:v>
                </c:pt>
                <c:pt idx="6">
                  <c:v>4.5606274149770532E-2</c:v>
                </c:pt>
                <c:pt idx="7">
                  <c:v>4.6052971571743567E-2</c:v>
                </c:pt>
                <c:pt idx="8">
                  <c:v>3.3830978179134386E-2</c:v>
                </c:pt>
                <c:pt idx="9">
                  <c:v>8.5915342881004969E-2</c:v>
                </c:pt>
                <c:pt idx="10">
                  <c:v>5.6587970371660856E-2</c:v>
                </c:pt>
                <c:pt idx="11">
                  <c:v>5.6828177269096503E-2</c:v>
                </c:pt>
                <c:pt idx="12">
                  <c:v>5.9709901170986512E-2</c:v>
                </c:pt>
                <c:pt idx="13">
                  <c:v>6.0413624714048042E-2</c:v>
                </c:pt>
                <c:pt idx="14">
                  <c:v>2.3051192070994569E-2</c:v>
                </c:pt>
                <c:pt idx="15">
                  <c:v>6.7119876503309389E-2</c:v>
                </c:pt>
                <c:pt idx="16">
                  <c:v>9.2367407298460408E-2</c:v>
                </c:pt>
                <c:pt idx="17">
                  <c:v>8.4274049302110937E-2</c:v>
                </c:pt>
                <c:pt idx="18">
                  <c:v>4.852811193283002E-2</c:v>
                </c:pt>
                <c:pt idx="19">
                  <c:v>5.5289517848955472E-2</c:v>
                </c:pt>
                <c:pt idx="20">
                  <c:v>8.0479165424998805E-2</c:v>
                </c:pt>
                <c:pt idx="21">
                  <c:v>3.7964070460565491E-2</c:v>
                </c:pt>
                <c:pt idx="22">
                  <c:v>3.6440521762986844E-2</c:v>
                </c:pt>
                <c:pt idx="23">
                  <c:v>2.6371517901154107E-2</c:v>
                </c:pt>
                <c:pt idx="24">
                  <c:v>8.3702876494011008E-2</c:v>
                </c:pt>
                <c:pt idx="25">
                  <c:v>4.9764345575790653E-2</c:v>
                </c:pt>
                <c:pt idx="26">
                  <c:v>5.5381101135532934E-2</c:v>
                </c:pt>
                <c:pt idx="27">
                  <c:v>3.7597021417426602E-2</c:v>
                </c:pt>
                <c:pt idx="28">
                  <c:v>6.0671481925174658E-2</c:v>
                </c:pt>
                <c:pt idx="29">
                  <c:v>3.4146176258007976E-2</c:v>
                </c:pt>
                <c:pt idx="30">
                  <c:v>3.8246951399761642E-2</c:v>
                </c:pt>
                <c:pt idx="31">
                  <c:v>3.5753122843586671E-2</c:v>
                </c:pt>
                <c:pt idx="32">
                  <c:v>4.6433867007738383E-2</c:v>
                </c:pt>
                <c:pt idx="33">
                  <c:v>3.9111988253145324E-2</c:v>
                </c:pt>
                <c:pt idx="34">
                  <c:v>6.9584817869458887E-2</c:v>
                </c:pt>
                <c:pt idx="35">
                  <c:v>7.6653326679946482E-2</c:v>
                </c:pt>
                <c:pt idx="36">
                  <c:v>5.0366142658552882E-2</c:v>
                </c:pt>
                <c:pt idx="37">
                  <c:v>4.0900073316478935E-2</c:v>
                </c:pt>
                <c:pt idx="38">
                  <c:v>8.5655289636271309E-2</c:v>
                </c:pt>
                <c:pt idx="39">
                  <c:v>4.4880927533356568E-2</c:v>
                </c:pt>
                <c:pt idx="40">
                  <c:v>6.4676425988970165E-2</c:v>
                </c:pt>
                <c:pt idx="41">
                  <c:v>3.7005203200508041E-2</c:v>
                </c:pt>
                <c:pt idx="42">
                  <c:v>2.4141333988850655E-2</c:v>
                </c:pt>
                <c:pt idx="43">
                  <c:v>6.6016219228564293E-2</c:v>
                </c:pt>
                <c:pt idx="44">
                  <c:v>4.9993446013475606E-2</c:v>
                </c:pt>
                <c:pt idx="45">
                  <c:v>4.2137232942766695E-2</c:v>
                </c:pt>
                <c:pt idx="46">
                  <c:v>5.0884441800832292E-2</c:v>
                </c:pt>
                <c:pt idx="47">
                  <c:v>4.3149809491034252E-2</c:v>
                </c:pt>
                <c:pt idx="48">
                  <c:v>3.9348508956705275E-2</c:v>
                </c:pt>
                <c:pt idx="49">
                  <c:v>1.6987783506890453E-2</c:v>
                </c:pt>
                <c:pt idx="50">
                  <c:v>2.3366319086563614E-2</c:v>
                </c:pt>
                <c:pt idx="51">
                  <c:v>7.6397948025424073E-2</c:v>
                </c:pt>
                <c:pt idx="52">
                  <c:v>6.2863895778416667E-2</c:v>
                </c:pt>
                <c:pt idx="53">
                  <c:v>4.4106103879622494E-2</c:v>
                </c:pt>
                <c:pt idx="54">
                  <c:v>5.0520199337758587E-2</c:v>
                </c:pt>
                <c:pt idx="55">
                  <c:v>2.6359428635877313E-2</c:v>
                </c:pt>
                <c:pt idx="56">
                  <c:v>4.4318070936408216E-2</c:v>
                </c:pt>
                <c:pt idx="57">
                  <c:v>8.6546076162427349E-2</c:v>
                </c:pt>
                <c:pt idx="58">
                  <c:v>7.4008286330053741E-2</c:v>
                </c:pt>
                <c:pt idx="59">
                  <c:v>7.9405947585997283E-2</c:v>
                </c:pt>
                <c:pt idx="60">
                  <c:v>5.3924420521770433E-2</c:v>
                </c:pt>
                <c:pt idx="61">
                  <c:v>5.4514724813838678E-2</c:v>
                </c:pt>
                <c:pt idx="62">
                  <c:v>3.514858785148961E-2</c:v>
                </c:pt>
                <c:pt idx="63">
                  <c:v>6.823256809384895E-2</c:v>
                </c:pt>
                <c:pt idx="64">
                  <c:v>4.9920842286074574E-2</c:v>
                </c:pt>
                <c:pt idx="65">
                  <c:v>3.7515727298752077E-2</c:v>
                </c:pt>
                <c:pt idx="66">
                  <c:v>4.5853900761031907E-2</c:v>
                </c:pt>
                <c:pt idx="67">
                  <c:v>8.2376415310826734E-2</c:v>
                </c:pt>
                <c:pt idx="68">
                  <c:v>2.4350567177398141E-2</c:v>
                </c:pt>
                <c:pt idx="69">
                  <c:v>8.2484148495782589E-2</c:v>
                </c:pt>
                <c:pt idx="70">
                  <c:v>4.9577298748469723E-2</c:v>
                </c:pt>
                <c:pt idx="71">
                  <c:v>6.2601777531282821E-2</c:v>
                </c:pt>
                <c:pt idx="72">
                  <c:v>8.2046531194716721E-2</c:v>
                </c:pt>
                <c:pt idx="73">
                  <c:v>5.7338908798793331E-2</c:v>
                </c:pt>
                <c:pt idx="74">
                  <c:v>3.7093919815569032E-2</c:v>
                </c:pt>
                <c:pt idx="75">
                  <c:v>5.9035211913196828E-2</c:v>
                </c:pt>
                <c:pt idx="76">
                  <c:v>7.4719861653872205E-2</c:v>
                </c:pt>
                <c:pt idx="77">
                  <c:v>6.9776742722474583E-2</c:v>
                </c:pt>
                <c:pt idx="78">
                  <c:v>5.7554707398422555E-2</c:v>
                </c:pt>
                <c:pt idx="79">
                  <c:v>4.2427656904064526E-2</c:v>
                </c:pt>
                <c:pt idx="80">
                  <c:v>6.1328404496408584E-2</c:v>
                </c:pt>
                <c:pt idx="81">
                  <c:v>4.940627070681336E-2</c:v>
                </c:pt>
                <c:pt idx="82">
                  <c:v>3.521213794356054E-2</c:v>
                </c:pt>
                <c:pt idx="83">
                  <c:v>6.7432363475685486E-2</c:v>
                </c:pt>
                <c:pt idx="84">
                  <c:v>7.6413754798863448E-2</c:v>
                </c:pt>
                <c:pt idx="85">
                  <c:v>3.3814075207905636E-2</c:v>
                </c:pt>
                <c:pt idx="86">
                  <c:v>9.9784052724282785E-2</c:v>
                </c:pt>
                <c:pt idx="87">
                  <c:v>4.9049196303724341E-2</c:v>
                </c:pt>
                <c:pt idx="88">
                  <c:v>3.3275578897334013E-2</c:v>
                </c:pt>
                <c:pt idx="89">
                  <c:v>9.8512991323616489E-2</c:v>
                </c:pt>
                <c:pt idx="90">
                  <c:v>6.8579717072588031E-2</c:v>
                </c:pt>
                <c:pt idx="91">
                  <c:v>3.7383073172427977E-2</c:v>
                </c:pt>
                <c:pt idx="92">
                  <c:v>2.6520014653631574E-2</c:v>
                </c:pt>
                <c:pt idx="93">
                  <c:v>1.705985848496161E-2</c:v>
                </c:pt>
                <c:pt idx="94">
                  <c:v>-1.1293703693281421E-3</c:v>
                </c:pt>
                <c:pt idx="95">
                  <c:v>8.2604183704113238E-2</c:v>
                </c:pt>
                <c:pt idx="96">
                  <c:v>3.8827889144732786E-2</c:v>
                </c:pt>
                <c:pt idx="97">
                  <c:v>3.0855487463621378E-2</c:v>
                </c:pt>
                <c:pt idx="98">
                  <c:v>6.4070868950264426E-2</c:v>
                </c:pt>
                <c:pt idx="99">
                  <c:v>5.9990402824703498E-2</c:v>
                </c:pt>
                <c:pt idx="100">
                  <c:v>2.9972917908153762E-2</c:v>
                </c:pt>
                <c:pt idx="101">
                  <c:v>4.79438140102873E-2</c:v>
                </c:pt>
                <c:pt idx="102">
                  <c:v>6.0636865403928542E-2</c:v>
                </c:pt>
                <c:pt idx="103">
                  <c:v>6.944005369191586E-2</c:v>
                </c:pt>
                <c:pt idx="104">
                  <c:v>2.7066515805599323E-2</c:v>
                </c:pt>
                <c:pt idx="105">
                  <c:v>6.5459489210046962E-2</c:v>
                </c:pt>
                <c:pt idx="106">
                  <c:v>8.523169205579742E-2</c:v>
                </c:pt>
                <c:pt idx="107">
                  <c:v>4.0942879391065279E-2</c:v>
                </c:pt>
                <c:pt idx="108">
                  <c:v>4.2522545514090793E-2</c:v>
                </c:pt>
                <c:pt idx="109">
                  <c:v>3.7277125597598215E-2</c:v>
                </c:pt>
                <c:pt idx="110">
                  <c:v>4.7441623885112222E-2</c:v>
                </c:pt>
                <c:pt idx="111">
                  <c:v>3.9640393409912933E-2</c:v>
                </c:pt>
                <c:pt idx="112">
                  <c:v>8.02910031639327E-2</c:v>
                </c:pt>
                <c:pt idx="113">
                  <c:v>5.5400138066793475E-2</c:v>
                </c:pt>
                <c:pt idx="114">
                  <c:v>7.4748015872852236E-2</c:v>
                </c:pt>
                <c:pt idx="115">
                  <c:v>3.2362767768233491E-2</c:v>
                </c:pt>
                <c:pt idx="116">
                  <c:v>5.8148516712448417E-2</c:v>
                </c:pt>
                <c:pt idx="117">
                  <c:v>5.5824051548344578E-2</c:v>
                </c:pt>
                <c:pt idx="118">
                  <c:v>2.9853754189045623E-2</c:v>
                </c:pt>
                <c:pt idx="119">
                  <c:v>7.8810061899118128E-2</c:v>
                </c:pt>
                <c:pt idx="120">
                  <c:v>5.8502538480140698E-2</c:v>
                </c:pt>
                <c:pt idx="121">
                  <c:v>5.8903543282781301E-2</c:v>
                </c:pt>
                <c:pt idx="122">
                  <c:v>7.6733899109902387E-2</c:v>
                </c:pt>
                <c:pt idx="123">
                  <c:v>4.5291187277824552E-2</c:v>
                </c:pt>
                <c:pt idx="124">
                  <c:v>5.554423203378317E-2</c:v>
                </c:pt>
                <c:pt idx="125">
                  <c:v>5.6014099800508088E-2</c:v>
                </c:pt>
                <c:pt idx="126">
                  <c:v>4.8951124556548736E-2</c:v>
                </c:pt>
                <c:pt idx="127">
                  <c:v>3.563096808023053E-2</c:v>
                </c:pt>
                <c:pt idx="128">
                  <c:v>6.4836433243089631E-2</c:v>
                </c:pt>
                <c:pt idx="129">
                  <c:v>3.159315052296946E-2</c:v>
                </c:pt>
                <c:pt idx="130">
                  <c:v>1.3748737069323613E-2</c:v>
                </c:pt>
                <c:pt idx="131">
                  <c:v>4.8609645263710199E-2</c:v>
                </c:pt>
                <c:pt idx="132">
                  <c:v>7.7490492590745641E-2</c:v>
                </c:pt>
                <c:pt idx="133">
                  <c:v>6.0820533127063509E-2</c:v>
                </c:pt>
                <c:pt idx="134">
                  <c:v>5.7331800366887398E-2</c:v>
                </c:pt>
                <c:pt idx="135">
                  <c:v>5.5564784926458277E-2</c:v>
                </c:pt>
                <c:pt idx="136">
                  <c:v>5.767026445961787E-2</c:v>
                </c:pt>
                <c:pt idx="137">
                  <c:v>4.931158368066868E-2</c:v>
                </c:pt>
                <c:pt idx="138">
                  <c:v>7.0418875659574665E-2</c:v>
                </c:pt>
                <c:pt idx="139">
                  <c:v>3.9669946157016078E-2</c:v>
                </c:pt>
                <c:pt idx="140">
                  <c:v>2.9880371577309883E-2</c:v>
                </c:pt>
                <c:pt idx="141">
                  <c:v>6.4563394681379727E-2</c:v>
                </c:pt>
                <c:pt idx="142">
                  <c:v>5.582093646033634E-2</c:v>
                </c:pt>
                <c:pt idx="143">
                  <c:v>5.0846649894018686E-2</c:v>
                </c:pt>
                <c:pt idx="144">
                  <c:v>8.489574577308584E-2</c:v>
                </c:pt>
                <c:pt idx="145">
                  <c:v>3.1333925340534668E-2</c:v>
                </c:pt>
                <c:pt idx="146">
                  <c:v>2.6439933633454704E-2</c:v>
                </c:pt>
                <c:pt idx="147">
                  <c:v>6.8607896846069549E-2</c:v>
                </c:pt>
                <c:pt idx="148">
                  <c:v>7.3451653598746391E-2</c:v>
                </c:pt>
                <c:pt idx="149">
                  <c:v>2.7919510690792237E-2</c:v>
                </c:pt>
                <c:pt idx="150">
                  <c:v>5.6664821759582873E-2</c:v>
                </c:pt>
                <c:pt idx="151">
                  <c:v>5.2186992500086182E-2</c:v>
                </c:pt>
                <c:pt idx="152">
                  <c:v>1.4468812108774987E-2</c:v>
                </c:pt>
                <c:pt idx="153">
                  <c:v>5.2595126494116767E-2</c:v>
                </c:pt>
                <c:pt idx="154">
                  <c:v>4.214193359200008E-2</c:v>
                </c:pt>
                <c:pt idx="155">
                  <c:v>4.025744596866071E-2</c:v>
                </c:pt>
                <c:pt idx="156">
                  <c:v>1.7490029925868622E-2</c:v>
                </c:pt>
                <c:pt idx="157">
                  <c:v>7.5017592736088989E-2</c:v>
                </c:pt>
                <c:pt idx="158">
                  <c:v>6.5812966801583855E-2</c:v>
                </c:pt>
                <c:pt idx="159">
                  <c:v>8.0331697299345639E-3</c:v>
                </c:pt>
                <c:pt idx="160">
                  <c:v>6.5711091017558343E-2</c:v>
                </c:pt>
                <c:pt idx="161">
                  <c:v>6.0002074241365139E-2</c:v>
                </c:pt>
                <c:pt idx="162">
                  <c:v>4.4784290297033624E-2</c:v>
                </c:pt>
                <c:pt idx="163">
                  <c:v>8.4199839897964868E-2</c:v>
                </c:pt>
                <c:pt idx="164">
                  <c:v>3.510881317845288E-2</c:v>
                </c:pt>
                <c:pt idx="165">
                  <c:v>7.7246289914586874E-2</c:v>
                </c:pt>
                <c:pt idx="166">
                  <c:v>6.8364300320481158E-2</c:v>
                </c:pt>
                <c:pt idx="167">
                  <c:v>2.8385440955645991E-2</c:v>
                </c:pt>
                <c:pt idx="168">
                  <c:v>5.4836183565995733E-2</c:v>
                </c:pt>
                <c:pt idx="169">
                  <c:v>4.0637973462574639E-2</c:v>
                </c:pt>
                <c:pt idx="170">
                  <c:v>5.0404733561957682E-2</c:v>
                </c:pt>
                <c:pt idx="171">
                  <c:v>6.4852586074876595E-2</c:v>
                </c:pt>
                <c:pt idx="172">
                  <c:v>4.9693949608557775E-2</c:v>
                </c:pt>
                <c:pt idx="173">
                  <c:v>4.1831667746248691E-2</c:v>
                </c:pt>
                <c:pt idx="174">
                  <c:v>6.6893738381857581E-2</c:v>
                </c:pt>
                <c:pt idx="175">
                  <c:v>4.3476733791547095E-2</c:v>
                </c:pt>
                <c:pt idx="176">
                  <c:v>3.4374392971453033E-2</c:v>
                </c:pt>
                <c:pt idx="177">
                  <c:v>6.7900456218158517E-2</c:v>
                </c:pt>
                <c:pt idx="178">
                  <c:v>9.9626836634564009E-2</c:v>
                </c:pt>
                <c:pt idx="179">
                  <c:v>4.2682043604309217E-2</c:v>
                </c:pt>
                <c:pt idx="180">
                  <c:v>5.3812532861257922E-2</c:v>
                </c:pt>
                <c:pt idx="181">
                  <c:v>2.7943765204987481E-2</c:v>
                </c:pt>
                <c:pt idx="182">
                  <c:v>3.3304302820395038E-2</c:v>
                </c:pt>
                <c:pt idx="183">
                  <c:v>4.9048031523650504E-2</c:v>
                </c:pt>
                <c:pt idx="184">
                  <c:v>6.3322557283214287E-2</c:v>
                </c:pt>
                <c:pt idx="185">
                  <c:v>7.207401672670985E-2</c:v>
                </c:pt>
                <c:pt idx="186">
                  <c:v>4.7995547939916006E-2</c:v>
                </c:pt>
                <c:pt idx="187">
                  <c:v>3.0634788936809931E-2</c:v>
                </c:pt>
                <c:pt idx="188">
                  <c:v>3.9499398338440683E-2</c:v>
                </c:pt>
                <c:pt idx="189">
                  <c:v>5.3989190304124052E-2</c:v>
                </c:pt>
                <c:pt idx="190">
                  <c:v>7.2073505712767161E-2</c:v>
                </c:pt>
                <c:pt idx="191">
                  <c:v>5.5016681695957081E-2</c:v>
                </c:pt>
                <c:pt idx="192">
                  <c:v>6.5578654255460084E-2</c:v>
                </c:pt>
                <c:pt idx="193">
                  <c:v>5.1912788112686625E-2</c:v>
                </c:pt>
                <c:pt idx="194">
                  <c:v>4.2822742143909631E-2</c:v>
                </c:pt>
                <c:pt idx="195">
                  <c:v>5.4752795440296875E-2</c:v>
                </c:pt>
                <c:pt idx="196">
                  <c:v>2.180944881132918E-2</c:v>
                </c:pt>
                <c:pt idx="197">
                  <c:v>3.5432658826329178E-2</c:v>
                </c:pt>
                <c:pt idx="198">
                  <c:v>6.0850488487515036E-2</c:v>
                </c:pt>
                <c:pt idx="199">
                  <c:v>3.8537892830003195E-2</c:v>
                </c:pt>
                <c:pt idx="200">
                  <c:v>7.2775594314630654E-2</c:v>
                </c:pt>
                <c:pt idx="201">
                  <c:v>4.1123847175270178E-2</c:v>
                </c:pt>
                <c:pt idx="202">
                  <c:v>9.334661641308506E-2</c:v>
                </c:pt>
                <c:pt idx="203">
                  <c:v>4.9361363220943644E-2</c:v>
                </c:pt>
                <c:pt idx="204">
                  <c:v>6.4400379295913385E-2</c:v>
                </c:pt>
                <c:pt idx="205">
                  <c:v>5.430592376994961E-2</c:v>
                </c:pt>
                <c:pt idx="206">
                  <c:v>5.998956487358717E-2</c:v>
                </c:pt>
                <c:pt idx="207">
                  <c:v>5.5910240891826585E-2</c:v>
                </c:pt>
                <c:pt idx="208">
                  <c:v>5.2198225231772644E-2</c:v>
                </c:pt>
                <c:pt idx="209">
                  <c:v>6.870771615444124E-2</c:v>
                </c:pt>
                <c:pt idx="210">
                  <c:v>5.4705454039293389E-2</c:v>
                </c:pt>
                <c:pt idx="211">
                  <c:v>2.7921196308103025E-2</c:v>
                </c:pt>
                <c:pt idx="212">
                  <c:v>5.2182028131780855E-2</c:v>
                </c:pt>
                <c:pt idx="213">
                  <c:v>2.2379446146490622E-2</c:v>
                </c:pt>
                <c:pt idx="214">
                  <c:v>6.8658081807949162E-2</c:v>
                </c:pt>
                <c:pt idx="215">
                  <c:v>2.5005478535904152E-2</c:v>
                </c:pt>
                <c:pt idx="216">
                  <c:v>6.9973174112787501E-2</c:v>
                </c:pt>
                <c:pt idx="217">
                  <c:v>6.1023762197498832E-2</c:v>
                </c:pt>
                <c:pt idx="218">
                  <c:v>4.6409903212479786E-2</c:v>
                </c:pt>
                <c:pt idx="219">
                  <c:v>4.8568259984094558E-2</c:v>
                </c:pt>
                <c:pt idx="220">
                  <c:v>0.11100140824514584</c:v>
                </c:pt>
                <c:pt idx="221">
                  <c:v>7.8047504263068723E-2</c:v>
                </c:pt>
                <c:pt idx="222">
                  <c:v>4.9974011589432765E-2</c:v>
                </c:pt>
                <c:pt idx="223">
                  <c:v>3.786884180811137E-2</c:v>
                </c:pt>
                <c:pt idx="224">
                  <c:v>3.9262115530051545E-2</c:v>
                </c:pt>
                <c:pt idx="225">
                  <c:v>3.074933239289307E-2</c:v>
                </c:pt>
                <c:pt idx="226">
                  <c:v>4.9740129870495031E-2</c:v>
                </c:pt>
                <c:pt idx="227">
                  <c:v>4.0713387565317227E-2</c:v>
                </c:pt>
                <c:pt idx="228">
                  <c:v>6.8812929624980645E-3</c:v>
                </c:pt>
                <c:pt idx="229">
                  <c:v>1.8255454261635773E-2</c:v>
                </c:pt>
                <c:pt idx="230">
                  <c:v>4.3052978151567611E-2</c:v>
                </c:pt>
                <c:pt idx="231">
                  <c:v>7.0768960239555895E-2</c:v>
                </c:pt>
                <c:pt idx="232">
                  <c:v>6.3462724069189957E-2</c:v>
                </c:pt>
                <c:pt idx="233">
                  <c:v>7.533054471348466E-2</c:v>
                </c:pt>
                <c:pt idx="234">
                  <c:v>5.7496407750599055E-2</c:v>
                </c:pt>
                <c:pt idx="235">
                  <c:v>7.2079652268165234E-2</c:v>
                </c:pt>
                <c:pt idx="236">
                  <c:v>6.7738294324311027E-2</c:v>
                </c:pt>
                <c:pt idx="237">
                  <c:v>3.5652714430588484E-2</c:v>
                </c:pt>
                <c:pt idx="238">
                  <c:v>5.8863787506936827E-2</c:v>
                </c:pt>
                <c:pt idx="239">
                  <c:v>2.0130009862560139E-2</c:v>
                </c:pt>
                <c:pt idx="240">
                  <c:v>4.5080648650805688E-2</c:v>
                </c:pt>
                <c:pt idx="241">
                  <c:v>7.521499389983588E-2</c:v>
                </c:pt>
                <c:pt idx="242">
                  <c:v>4.4609572207574388E-2</c:v>
                </c:pt>
                <c:pt idx="243">
                  <c:v>5.6901174753699241E-2</c:v>
                </c:pt>
                <c:pt idx="244">
                  <c:v>9.2796581452909727E-2</c:v>
                </c:pt>
                <c:pt idx="245">
                  <c:v>3.4979940034244872E-2</c:v>
                </c:pt>
                <c:pt idx="246">
                  <c:v>4.9766691095023796E-2</c:v>
                </c:pt>
                <c:pt idx="247">
                  <c:v>3.4751138426081823E-2</c:v>
                </c:pt>
                <c:pt idx="248">
                  <c:v>6.5169447672950215E-2</c:v>
                </c:pt>
                <c:pt idx="249">
                  <c:v>4.4919924462574284E-2</c:v>
                </c:pt>
                <c:pt idx="250">
                  <c:v>8.6162321237717415E-2</c:v>
                </c:pt>
                <c:pt idx="251">
                  <c:v>3.6595065123864345E-2</c:v>
                </c:pt>
                <c:pt idx="252">
                  <c:v>6.7097859355397138E-2</c:v>
                </c:pt>
                <c:pt idx="253">
                  <c:v>2.3406286770924101E-2</c:v>
                </c:pt>
                <c:pt idx="254">
                  <c:v>4.5864316776547009E-2</c:v>
                </c:pt>
                <c:pt idx="255">
                  <c:v>4.5655252725917583E-2</c:v>
                </c:pt>
                <c:pt idx="256">
                  <c:v>6.145587475590597E-2</c:v>
                </c:pt>
                <c:pt idx="257">
                  <c:v>5.7083275734856942E-2</c:v>
                </c:pt>
                <c:pt idx="258">
                  <c:v>7.6304743987062079E-2</c:v>
                </c:pt>
                <c:pt idx="259">
                  <c:v>4.7358864811331391E-2</c:v>
                </c:pt>
                <c:pt idx="260">
                  <c:v>5.4665797817352785E-2</c:v>
                </c:pt>
                <c:pt idx="261">
                  <c:v>6.9617315990981532E-2</c:v>
                </c:pt>
                <c:pt idx="262">
                  <c:v>6.3891737783626501E-2</c:v>
                </c:pt>
                <c:pt idx="263">
                  <c:v>4.2369391449789351E-2</c:v>
                </c:pt>
                <c:pt idx="264">
                  <c:v>1.0241384100076467E-2</c:v>
                </c:pt>
                <c:pt idx="265">
                  <c:v>6.5514815055467857E-2</c:v>
                </c:pt>
                <c:pt idx="266">
                  <c:v>5.5558611090547244E-2</c:v>
                </c:pt>
                <c:pt idx="267">
                  <c:v>6.8104707610338544E-2</c:v>
                </c:pt>
                <c:pt idx="268">
                  <c:v>5.9090372083019205E-2</c:v>
                </c:pt>
                <c:pt idx="269">
                  <c:v>4.5975156340662793E-2</c:v>
                </c:pt>
                <c:pt idx="270">
                  <c:v>5.7027554226293076E-2</c:v>
                </c:pt>
                <c:pt idx="271">
                  <c:v>2.1285297970257799E-2</c:v>
                </c:pt>
                <c:pt idx="272">
                  <c:v>6.6478138432001066E-2</c:v>
                </c:pt>
                <c:pt idx="273">
                  <c:v>6.0907799489020142E-2</c:v>
                </c:pt>
                <c:pt idx="274">
                  <c:v>0.1035658969176379</c:v>
                </c:pt>
                <c:pt idx="275">
                  <c:v>4.229104520615673E-2</c:v>
                </c:pt>
                <c:pt idx="276">
                  <c:v>4.0984841309267273E-2</c:v>
                </c:pt>
                <c:pt idx="277">
                  <c:v>7.9122065165616262E-2</c:v>
                </c:pt>
                <c:pt idx="278">
                  <c:v>6.191641450938043E-2</c:v>
                </c:pt>
                <c:pt idx="279">
                  <c:v>5.426432728167932E-2</c:v>
                </c:pt>
                <c:pt idx="280">
                  <c:v>6.0411339300650624E-2</c:v>
                </c:pt>
                <c:pt idx="281">
                  <c:v>8.1452644242267114E-2</c:v>
                </c:pt>
                <c:pt idx="282">
                  <c:v>6.4608625856370588E-2</c:v>
                </c:pt>
                <c:pt idx="283">
                  <c:v>6.6338503315362257E-2</c:v>
                </c:pt>
                <c:pt idx="284">
                  <c:v>3.5939011385203057E-2</c:v>
                </c:pt>
                <c:pt idx="285">
                  <c:v>4.4204602426190787E-2</c:v>
                </c:pt>
                <c:pt idx="286">
                  <c:v>8.3233039628338584E-2</c:v>
                </c:pt>
                <c:pt idx="287">
                  <c:v>3.4350316069464953E-2</c:v>
                </c:pt>
                <c:pt idx="288">
                  <c:v>2.7391085054644437E-2</c:v>
                </c:pt>
                <c:pt idx="289">
                  <c:v>4.3260665010821958E-2</c:v>
                </c:pt>
                <c:pt idx="290">
                  <c:v>4.3417182179464553E-2</c:v>
                </c:pt>
                <c:pt idx="291">
                  <c:v>5.3478212558054655E-2</c:v>
                </c:pt>
                <c:pt idx="292">
                  <c:v>3.2589303245370516E-2</c:v>
                </c:pt>
                <c:pt idx="293">
                  <c:v>5.344192829646377E-2</c:v>
                </c:pt>
                <c:pt idx="294">
                  <c:v>6.1643671987406168E-2</c:v>
                </c:pt>
                <c:pt idx="295">
                  <c:v>2.8143526544971376E-2</c:v>
                </c:pt>
                <c:pt idx="296">
                  <c:v>6.75034585522504E-2</c:v>
                </c:pt>
                <c:pt idx="297">
                  <c:v>6.2986014019957237E-2</c:v>
                </c:pt>
                <c:pt idx="298">
                  <c:v>3.7570106599645714E-2</c:v>
                </c:pt>
                <c:pt idx="299">
                  <c:v>2.6650199023064369E-2</c:v>
                </c:pt>
                <c:pt idx="300">
                  <c:v>5.9758188545812357E-2</c:v>
                </c:pt>
                <c:pt idx="301">
                  <c:v>2.6670230438031295E-2</c:v>
                </c:pt>
                <c:pt idx="302">
                  <c:v>3.9871046450128012E-2</c:v>
                </c:pt>
                <c:pt idx="303">
                  <c:v>3.9434957946405891E-2</c:v>
                </c:pt>
                <c:pt idx="304">
                  <c:v>4.4264328553577176E-2</c:v>
                </c:pt>
                <c:pt idx="305">
                  <c:v>4.053936404513514E-2</c:v>
                </c:pt>
                <c:pt idx="306">
                  <c:v>4.687352774272513E-3</c:v>
                </c:pt>
                <c:pt idx="307">
                  <c:v>3.2703170000779991E-2</c:v>
                </c:pt>
                <c:pt idx="308">
                  <c:v>4.757521480347901E-2</c:v>
                </c:pt>
                <c:pt idx="309">
                  <c:v>2.8023741633646571E-2</c:v>
                </c:pt>
                <c:pt idx="310">
                  <c:v>2.3404199908777124E-2</c:v>
                </c:pt>
                <c:pt idx="311">
                  <c:v>4.2126724808694532E-2</c:v>
                </c:pt>
                <c:pt idx="312">
                  <c:v>5.5936265869714813E-2</c:v>
                </c:pt>
                <c:pt idx="313">
                  <c:v>3.646165069615262E-2</c:v>
                </c:pt>
                <c:pt idx="314">
                  <c:v>4.1859729934386358E-2</c:v>
                </c:pt>
                <c:pt idx="315">
                  <c:v>6.2265129535020391E-2</c:v>
                </c:pt>
                <c:pt idx="316">
                  <c:v>2.5429904760428557E-2</c:v>
                </c:pt>
                <c:pt idx="317">
                  <c:v>2.8886244961853602E-2</c:v>
                </c:pt>
                <c:pt idx="318">
                  <c:v>3.7301077613023093E-2</c:v>
                </c:pt>
                <c:pt idx="319">
                  <c:v>8.3098552902956146E-2</c:v>
                </c:pt>
                <c:pt idx="320">
                  <c:v>6.1209670620619883E-2</c:v>
                </c:pt>
                <c:pt idx="321">
                  <c:v>3.7590838945314953E-2</c:v>
                </c:pt>
                <c:pt idx="322">
                  <c:v>5.7843260630666693E-3</c:v>
                </c:pt>
                <c:pt idx="323">
                  <c:v>5.448029027335477E-2</c:v>
                </c:pt>
                <c:pt idx="324">
                  <c:v>3.5018587135337176E-2</c:v>
                </c:pt>
                <c:pt idx="325">
                  <c:v>4.7144644397433239E-2</c:v>
                </c:pt>
                <c:pt idx="326">
                  <c:v>4.3463235744868323E-2</c:v>
                </c:pt>
                <c:pt idx="327">
                  <c:v>3.2462708194842815E-2</c:v>
                </c:pt>
                <c:pt idx="328">
                  <c:v>3.8077789371479515E-2</c:v>
                </c:pt>
                <c:pt idx="329">
                  <c:v>2.220541269090226E-2</c:v>
                </c:pt>
                <c:pt idx="330">
                  <c:v>1.2822513982269412E-2</c:v>
                </c:pt>
                <c:pt idx="331">
                  <c:v>5.4398035808822409E-2</c:v>
                </c:pt>
                <c:pt idx="332">
                  <c:v>7.0455582000279293E-2</c:v>
                </c:pt>
                <c:pt idx="333">
                  <c:v>5.336813090808229E-2</c:v>
                </c:pt>
                <c:pt idx="334">
                  <c:v>4.0923691288634684E-2</c:v>
                </c:pt>
                <c:pt idx="335">
                  <c:v>6.6957949262019562E-2</c:v>
                </c:pt>
                <c:pt idx="336">
                  <c:v>5.5834628590666124E-2</c:v>
                </c:pt>
                <c:pt idx="337">
                  <c:v>7.3559903034901841E-2</c:v>
                </c:pt>
                <c:pt idx="338">
                  <c:v>6.2547309175089161E-2</c:v>
                </c:pt>
                <c:pt idx="339">
                  <c:v>1.7904144646018305E-2</c:v>
                </c:pt>
                <c:pt idx="340">
                  <c:v>3.4682925412610421E-2</c:v>
                </c:pt>
                <c:pt idx="341">
                  <c:v>5.5016097303777212E-2</c:v>
                </c:pt>
                <c:pt idx="342">
                  <c:v>6.6040600887600331E-2</c:v>
                </c:pt>
                <c:pt idx="343">
                  <c:v>5.7390798389243908E-2</c:v>
                </c:pt>
                <c:pt idx="344">
                  <c:v>7.0218851539745997E-2</c:v>
                </c:pt>
                <c:pt idx="345">
                  <c:v>5.9200009137037157E-2</c:v>
                </c:pt>
                <c:pt idx="346">
                  <c:v>5.226109903478543E-2</c:v>
                </c:pt>
                <c:pt idx="347">
                  <c:v>2.4920251633383683E-2</c:v>
                </c:pt>
                <c:pt idx="348">
                  <c:v>3.5775885736614388E-2</c:v>
                </c:pt>
                <c:pt idx="349">
                  <c:v>4.3543152580211297E-2</c:v>
                </c:pt>
                <c:pt idx="350">
                  <c:v>7.4123945595764906E-2</c:v>
                </c:pt>
                <c:pt idx="351">
                  <c:v>4.4213889991873701E-2</c:v>
                </c:pt>
                <c:pt idx="352">
                  <c:v>9.2312064561870744E-2</c:v>
                </c:pt>
                <c:pt idx="353">
                  <c:v>5.915504605434041E-2</c:v>
                </c:pt>
                <c:pt idx="354">
                  <c:v>2.7381855625681628E-2</c:v>
                </c:pt>
                <c:pt idx="355">
                  <c:v>3.5315496582702277E-2</c:v>
                </c:pt>
                <c:pt idx="356">
                  <c:v>6.0770821888537663E-2</c:v>
                </c:pt>
                <c:pt idx="357">
                  <c:v>8.1748491119095101E-2</c:v>
                </c:pt>
                <c:pt idx="358">
                  <c:v>3.8764922832167481E-2</c:v>
                </c:pt>
                <c:pt idx="359">
                  <c:v>8.6358850779802682E-2</c:v>
                </c:pt>
                <c:pt idx="360">
                  <c:v>7.6926316254218557E-2</c:v>
                </c:pt>
                <c:pt idx="361">
                  <c:v>4.1665406751405676E-2</c:v>
                </c:pt>
                <c:pt idx="362">
                  <c:v>4.1135152956065513E-2</c:v>
                </c:pt>
                <c:pt idx="363">
                  <c:v>6.1894218735248363E-2</c:v>
                </c:pt>
                <c:pt idx="364">
                  <c:v>4.8787802358837562E-2</c:v>
                </c:pt>
                <c:pt idx="365">
                  <c:v>8.8109028929143629E-2</c:v>
                </c:pt>
                <c:pt idx="366">
                  <c:v>4.9849662923122984E-2</c:v>
                </c:pt>
                <c:pt idx="367">
                  <c:v>6.9576335531852829E-2</c:v>
                </c:pt>
                <c:pt idx="368">
                  <c:v>5.1192707337903098E-2</c:v>
                </c:pt>
                <c:pt idx="369">
                  <c:v>2.2415739195625672E-2</c:v>
                </c:pt>
                <c:pt idx="370">
                  <c:v>4.206899277061471E-2</c:v>
                </c:pt>
                <c:pt idx="371">
                  <c:v>5.3978789553753626E-2</c:v>
                </c:pt>
                <c:pt idx="372">
                  <c:v>6.0318502723535422E-2</c:v>
                </c:pt>
                <c:pt idx="373">
                  <c:v>7.877417388207833E-2</c:v>
                </c:pt>
                <c:pt idx="374">
                  <c:v>7.6743654577399734E-2</c:v>
                </c:pt>
                <c:pt idx="375">
                  <c:v>9.101880110081681E-2</c:v>
                </c:pt>
                <c:pt idx="376">
                  <c:v>2.7903299927157343E-2</c:v>
                </c:pt>
                <c:pt idx="377">
                  <c:v>6.8214219309155694E-2</c:v>
                </c:pt>
                <c:pt idx="378">
                  <c:v>6.0003973506005642E-2</c:v>
                </c:pt>
                <c:pt idx="379">
                  <c:v>6.0393250750462701E-2</c:v>
                </c:pt>
                <c:pt idx="380">
                  <c:v>5.1416165277431897E-2</c:v>
                </c:pt>
                <c:pt idx="381">
                  <c:v>6.1849288590531459E-2</c:v>
                </c:pt>
                <c:pt idx="382">
                  <c:v>4.7142453383032079E-2</c:v>
                </c:pt>
                <c:pt idx="383">
                  <c:v>5.9807526445245895E-2</c:v>
                </c:pt>
                <c:pt idx="384">
                  <c:v>6.6146080393052115E-2</c:v>
                </c:pt>
                <c:pt idx="385">
                  <c:v>5.2456340099788556E-2</c:v>
                </c:pt>
                <c:pt idx="386">
                  <c:v>5.2782936894107624E-2</c:v>
                </c:pt>
                <c:pt idx="387">
                  <c:v>6.8765665987289532E-2</c:v>
                </c:pt>
                <c:pt idx="388">
                  <c:v>8.7872507191949334E-2</c:v>
                </c:pt>
                <c:pt idx="389">
                  <c:v>2.4884580186851302E-2</c:v>
                </c:pt>
                <c:pt idx="390">
                  <c:v>0.1006559968740853</c:v>
                </c:pt>
                <c:pt idx="391">
                  <c:v>6.3992160437043311E-2</c:v>
                </c:pt>
                <c:pt idx="392">
                  <c:v>4.3490475562385056E-2</c:v>
                </c:pt>
                <c:pt idx="393">
                  <c:v>7.8522385460346567E-2</c:v>
                </c:pt>
                <c:pt idx="394">
                  <c:v>3.2333791551841018E-2</c:v>
                </c:pt>
                <c:pt idx="395">
                  <c:v>3.8762751983479282E-2</c:v>
                </c:pt>
                <c:pt idx="396">
                  <c:v>3.4223601541315485E-2</c:v>
                </c:pt>
                <c:pt idx="397">
                  <c:v>5.0188492860817863E-2</c:v>
                </c:pt>
                <c:pt idx="398">
                  <c:v>2.4575232868273289E-2</c:v>
                </c:pt>
                <c:pt idx="399">
                  <c:v>1.6926930903886694E-2</c:v>
                </c:pt>
                <c:pt idx="400">
                  <c:v>5.5286469235098085E-2</c:v>
                </c:pt>
                <c:pt idx="401">
                  <c:v>7.0734455017868653E-2</c:v>
                </c:pt>
                <c:pt idx="402">
                  <c:v>6.8051373849562807E-2</c:v>
                </c:pt>
                <c:pt idx="403">
                  <c:v>6.5794529090836662E-2</c:v>
                </c:pt>
                <c:pt idx="404">
                  <c:v>3.1048442226208783E-2</c:v>
                </c:pt>
                <c:pt idx="405">
                  <c:v>3.2508640572046776E-2</c:v>
                </c:pt>
                <c:pt idx="406">
                  <c:v>0.10184294021547829</c:v>
                </c:pt>
                <c:pt idx="407">
                  <c:v>3.1022542590890267E-2</c:v>
                </c:pt>
                <c:pt idx="408">
                  <c:v>3.3310203210974443E-2</c:v>
                </c:pt>
                <c:pt idx="409">
                  <c:v>4.9258751062451367E-2</c:v>
                </c:pt>
                <c:pt idx="410">
                  <c:v>5.8820232381703474E-2</c:v>
                </c:pt>
                <c:pt idx="411">
                  <c:v>4.0487130270266292E-2</c:v>
                </c:pt>
                <c:pt idx="412">
                  <c:v>4.7758471365724892E-2</c:v>
                </c:pt>
                <c:pt idx="413">
                  <c:v>5.8732149594334232E-2</c:v>
                </c:pt>
                <c:pt idx="414">
                  <c:v>5.4718397058936191E-2</c:v>
                </c:pt>
                <c:pt idx="415">
                  <c:v>3.6827919538010206E-2</c:v>
                </c:pt>
                <c:pt idx="416">
                  <c:v>3.8591406990115928E-2</c:v>
                </c:pt>
                <c:pt idx="417">
                  <c:v>3.0930927477153203E-2</c:v>
                </c:pt>
                <c:pt idx="418">
                  <c:v>4.4734630129351804E-2</c:v>
                </c:pt>
                <c:pt idx="419">
                  <c:v>2.5955803081022855E-2</c:v>
                </c:pt>
                <c:pt idx="420">
                  <c:v>3.1830573923610717E-2</c:v>
                </c:pt>
                <c:pt idx="421">
                  <c:v>5.6389739752333745E-2</c:v>
                </c:pt>
                <c:pt idx="422">
                  <c:v>6.9495472713853867E-2</c:v>
                </c:pt>
                <c:pt idx="423">
                  <c:v>7.1588115249226925E-2</c:v>
                </c:pt>
                <c:pt idx="424">
                  <c:v>0.11345330413089641</c:v>
                </c:pt>
                <c:pt idx="425">
                  <c:v>3.3570563372676443E-2</c:v>
                </c:pt>
                <c:pt idx="426">
                  <c:v>5.2557663164447849E-2</c:v>
                </c:pt>
                <c:pt idx="427">
                  <c:v>3.2181670987475375E-2</c:v>
                </c:pt>
                <c:pt idx="428">
                  <c:v>5.8991323502851495E-2</c:v>
                </c:pt>
                <c:pt idx="429">
                  <c:v>6.2934954646995278E-2</c:v>
                </c:pt>
                <c:pt idx="430">
                  <c:v>7.031622535843679E-2</c:v>
                </c:pt>
                <c:pt idx="431">
                  <c:v>6.6446701961471399E-2</c:v>
                </c:pt>
                <c:pt idx="432">
                  <c:v>4.3097800438830686E-2</c:v>
                </c:pt>
                <c:pt idx="433">
                  <c:v>7.1716542958458473E-2</c:v>
                </c:pt>
                <c:pt idx="434">
                  <c:v>3.9809380358318908E-2</c:v>
                </c:pt>
                <c:pt idx="435">
                  <c:v>4.1737581567837689E-2</c:v>
                </c:pt>
                <c:pt idx="436">
                  <c:v>3.3734528983311585E-2</c:v>
                </c:pt>
                <c:pt idx="437">
                  <c:v>5.4855602812422355E-2</c:v>
                </c:pt>
                <c:pt idx="438">
                  <c:v>7.1510237019096534E-2</c:v>
                </c:pt>
                <c:pt idx="439">
                  <c:v>5.890595937811105E-2</c:v>
                </c:pt>
                <c:pt idx="440">
                  <c:v>9.4279688038570453E-3</c:v>
                </c:pt>
                <c:pt idx="441">
                  <c:v>4.7451266213867277E-2</c:v>
                </c:pt>
                <c:pt idx="442">
                  <c:v>2.3681554841865182E-2</c:v>
                </c:pt>
                <c:pt idx="443">
                  <c:v>8.3274293970104496E-2</c:v>
                </c:pt>
                <c:pt idx="444">
                  <c:v>4.152315758919603E-2</c:v>
                </c:pt>
                <c:pt idx="445">
                  <c:v>4.3871449743007523E-2</c:v>
                </c:pt>
                <c:pt idx="446">
                  <c:v>1.6551875686460937E-2</c:v>
                </c:pt>
                <c:pt idx="447">
                  <c:v>7.5625812682955623E-2</c:v>
                </c:pt>
                <c:pt idx="448">
                  <c:v>3.5470417353112349E-2</c:v>
                </c:pt>
                <c:pt idx="449">
                  <c:v>5.4390759152846246E-2</c:v>
                </c:pt>
                <c:pt idx="450">
                  <c:v>4.5669700061756524E-2</c:v>
                </c:pt>
                <c:pt idx="451">
                  <c:v>4.8917330954493132E-2</c:v>
                </c:pt>
                <c:pt idx="452">
                  <c:v>5.6773617527581977E-2</c:v>
                </c:pt>
                <c:pt idx="453">
                  <c:v>3.3363197315894211E-2</c:v>
                </c:pt>
                <c:pt idx="454">
                  <c:v>4.1650949501284507E-2</c:v>
                </c:pt>
                <c:pt idx="455">
                  <c:v>5.4708416899249296E-2</c:v>
                </c:pt>
                <c:pt idx="456">
                  <c:v>7.5321134762752456E-2</c:v>
                </c:pt>
                <c:pt idx="457">
                  <c:v>3.58179595997416E-2</c:v>
                </c:pt>
                <c:pt idx="458">
                  <c:v>7.2574285273938194E-2</c:v>
                </c:pt>
                <c:pt idx="459">
                  <c:v>5.8605370206548602E-2</c:v>
                </c:pt>
                <c:pt idx="460">
                  <c:v>3.8615740950183719E-2</c:v>
                </c:pt>
                <c:pt idx="461">
                  <c:v>4.8915428042350578E-2</c:v>
                </c:pt>
                <c:pt idx="462">
                  <c:v>4.7219105183143706E-2</c:v>
                </c:pt>
                <c:pt idx="463">
                  <c:v>5.7285243004735947E-2</c:v>
                </c:pt>
                <c:pt idx="464">
                  <c:v>7.4367757824656017E-2</c:v>
                </c:pt>
                <c:pt idx="465">
                  <c:v>6.0848148499659971E-2</c:v>
                </c:pt>
                <c:pt idx="466">
                  <c:v>5.1531522164265486E-2</c:v>
                </c:pt>
                <c:pt idx="467">
                  <c:v>9.3164472559860823E-2</c:v>
                </c:pt>
                <c:pt idx="468">
                  <c:v>7.8870354632206097E-2</c:v>
                </c:pt>
                <c:pt idx="469">
                  <c:v>6.3637996363294813E-2</c:v>
                </c:pt>
                <c:pt idx="470">
                  <c:v>2.8078148697311123E-2</c:v>
                </c:pt>
                <c:pt idx="471">
                  <c:v>5.0436417607592654E-2</c:v>
                </c:pt>
                <c:pt idx="472">
                  <c:v>4.9784228115860918E-2</c:v>
                </c:pt>
                <c:pt idx="473">
                  <c:v>7.1617329114646189E-2</c:v>
                </c:pt>
                <c:pt idx="474">
                  <c:v>3.7910010522112791E-2</c:v>
                </c:pt>
                <c:pt idx="475">
                  <c:v>5.6097283268426196E-2</c:v>
                </c:pt>
                <c:pt idx="476">
                  <c:v>5.3361572844999455E-2</c:v>
                </c:pt>
                <c:pt idx="477">
                  <c:v>4.8937228757579609E-2</c:v>
                </c:pt>
                <c:pt idx="478">
                  <c:v>4.4685619078454197E-2</c:v>
                </c:pt>
                <c:pt idx="479">
                  <c:v>4.1404221723657486E-2</c:v>
                </c:pt>
                <c:pt idx="480">
                  <c:v>2.1232734446160417E-2</c:v>
                </c:pt>
                <c:pt idx="481">
                  <c:v>6.8277323478243362E-2</c:v>
                </c:pt>
                <c:pt idx="482">
                  <c:v>5.1048151100021977E-2</c:v>
                </c:pt>
                <c:pt idx="483">
                  <c:v>3.0895431713710175E-2</c:v>
                </c:pt>
                <c:pt idx="484">
                  <c:v>6.0342879473016892E-2</c:v>
                </c:pt>
                <c:pt idx="485">
                  <c:v>5.1867548217742643E-2</c:v>
                </c:pt>
                <c:pt idx="486">
                  <c:v>5.2569837834563704E-2</c:v>
                </c:pt>
                <c:pt idx="487">
                  <c:v>6.038619652870339E-2</c:v>
                </c:pt>
                <c:pt idx="488">
                  <c:v>7.1169535295404207E-2</c:v>
                </c:pt>
                <c:pt idx="489">
                  <c:v>4.57908954074768E-2</c:v>
                </c:pt>
                <c:pt idx="490">
                  <c:v>6.2888698355895389E-2</c:v>
                </c:pt>
                <c:pt idx="491">
                  <c:v>7.7589875136216374E-2</c:v>
                </c:pt>
                <c:pt idx="492">
                  <c:v>4.7216305767149469E-2</c:v>
                </c:pt>
                <c:pt idx="493">
                  <c:v>3.7621599506672543E-2</c:v>
                </c:pt>
                <c:pt idx="494">
                  <c:v>3.7200769890573637E-2</c:v>
                </c:pt>
                <c:pt idx="495">
                  <c:v>6.0415600632463762E-2</c:v>
                </c:pt>
                <c:pt idx="496">
                  <c:v>6.9416484313111315E-2</c:v>
                </c:pt>
                <c:pt idx="497">
                  <c:v>6.415103816903972E-2</c:v>
                </c:pt>
                <c:pt idx="498">
                  <c:v>6.7544798728511463E-2</c:v>
                </c:pt>
                <c:pt idx="499">
                  <c:v>5.269316177478392E-2</c:v>
                </c:pt>
                <c:pt idx="500">
                  <c:v>7.7992860062026131E-2</c:v>
                </c:pt>
                <c:pt idx="501">
                  <c:v>6.9036616257123679E-2</c:v>
                </c:pt>
                <c:pt idx="502">
                  <c:v>7.671795223390665E-2</c:v>
                </c:pt>
                <c:pt idx="503">
                  <c:v>6.3493473629655545E-2</c:v>
                </c:pt>
                <c:pt idx="504">
                  <c:v>7.1337316224918013E-2</c:v>
                </c:pt>
                <c:pt idx="505">
                  <c:v>4.0160444525163319E-2</c:v>
                </c:pt>
                <c:pt idx="506">
                  <c:v>4.9719081311808744E-2</c:v>
                </c:pt>
                <c:pt idx="507">
                  <c:v>2.2390851549214275E-2</c:v>
                </c:pt>
                <c:pt idx="508">
                  <c:v>6.2602380275057712E-2</c:v>
                </c:pt>
                <c:pt idx="509">
                  <c:v>3.173356554394241E-2</c:v>
                </c:pt>
                <c:pt idx="510">
                  <c:v>7.3183441727248832E-2</c:v>
                </c:pt>
                <c:pt idx="511">
                  <c:v>5.1879072446639307E-2</c:v>
                </c:pt>
                <c:pt idx="512">
                  <c:v>5.6683067859766872E-2</c:v>
                </c:pt>
                <c:pt idx="513">
                  <c:v>5.7394637610403809E-2</c:v>
                </c:pt>
                <c:pt idx="514">
                  <c:v>4.8477772294328925E-2</c:v>
                </c:pt>
                <c:pt idx="515">
                  <c:v>6.1341709832301194E-2</c:v>
                </c:pt>
                <c:pt idx="516">
                  <c:v>4.8373776821666103E-2</c:v>
                </c:pt>
                <c:pt idx="517">
                  <c:v>4.2957803361791946E-2</c:v>
                </c:pt>
                <c:pt idx="518">
                  <c:v>2.7103315474942991E-2</c:v>
                </c:pt>
                <c:pt idx="519">
                  <c:v>5.6953068540012863E-2</c:v>
                </c:pt>
                <c:pt idx="520">
                  <c:v>0.10372702500120462</c:v>
                </c:pt>
                <c:pt idx="521">
                  <c:v>4.6188051243153533E-2</c:v>
                </c:pt>
                <c:pt idx="522">
                  <c:v>6.5455932191656352E-2</c:v>
                </c:pt>
                <c:pt idx="523">
                  <c:v>4.3291979567783884E-2</c:v>
                </c:pt>
                <c:pt idx="524">
                  <c:v>6.3102756591004311E-2</c:v>
                </c:pt>
                <c:pt idx="525">
                  <c:v>4.3209332719120253E-2</c:v>
                </c:pt>
                <c:pt idx="526">
                  <c:v>5.2869257648299056E-2</c:v>
                </c:pt>
                <c:pt idx="527">
                  <c:v>4.3973414654145254E-2</c:v>
                </c:pt>
                <c:pt idx="528">
                  <c:v>4.4404598245494697E-2</c:v>
                </c:pt>
                <c:pt idx="529">
                  <c:v>6.4781547022648323E-2</c:v>
                </c:pt>
                <c:pt idx="530">
                  <c:v>5.9671716237639394E-2</c:v>
                </c:pt>
                <c:pt idx="531">
                  <c:v>8.0079558686228125E-2</c:v>
                </c:pt>
                <c:pt idx="532">
                  <c:v>1.4997521210090903E-2</c:v>
                </c:pt>
                <c:pt idx="533">
                  <c:v>5.1477513341284475E-2</c:v>
                </c:pt>
                <c:pt idx="534">
                  <c:v>4.1718658934304098E-2</c:v>
                </c:pt>
                <c:pt idx="535">
                  <c:v>2.9327883729689086E-2</c:v>
                </c:pt>
                <c:pt idx="536">
                  <c:v>5.894523726932957E-2</c:v>
                </c:pt>
                <c:pt idx="537">
                  <c:v>5.8749571721730148E-2</c:v>
                </c:pt>
                <c:pt idx="538">
                  <c:v>6.8609136871428861E-2</c:v>
                </c:pt>
                <c:pt idx="539">
                  <c:v>5.0789051696963572E-2</c:v>
                </c:pt>
                <c:pt idx="540">
                  <c:v>4.0689109150114089E-2</c:v>
                </c:pt>
                <c:pt idx="541">
                  <c:v>5.7510704057397166E-2</c:v>
                </c:pt>
                <c:pt idx="542">
                  <c:v>3.5890980509024284E-2</c:v>
                </c:pt>
                <c:pt idx="543">
                  <c:v>4.086754926112468E-2</c:v>
                </c:pt>
                <c:pt idx="544">
                  <c:v>5.9382762730609967E-2</c:v>
                </c:pt>
                <c:pt idx="545">
                  <c:v>3.0207325221842773E-2</c:v>
                </c:pt>
                <c:pt idx="546">
                  <c:v>3.6122947033238706E-2</c:v>
                </c:pt>
                <c:pt idx="547">
                  <c:v>7.8149467662034872E-2</c:v>
                </c:pt>
                <c:pt idx="548">
                  <c:v>3.2151110918493264E-2</c:v>
                </c:pt>
                <c:pt idx="549">
                  <c:v>5.5369515689634385E-2</c:v>
                </c:pt>
                <c:pt idx="550">
                  <c:v>5.88724525010767E-2</c:v>
                </c:pt>
                <c:pt idx="551">
                  <c:v>0.12318470494667008</c:v>
                </c:pt>
                <c:pt idx="552">
                  <c:v>5.5425339778177513E-2</c:v>
                </c:pt>
                <c:pt idx="553">
                  <c:v>5.8252674088901918E-2</c:v>
                </c:pt>
                <c:pt idx="554">
                  <c:v>4.0106283661497405E-2</c:v>
                </c:pt>
                <c:pt idx="555">
                  <c:v>5.7536460257437527E-2</c:v>
                </c:pt>
                <c:pt idx="556">
                  <c:v>5.2025352976890926E-2</c:v>
                </c:pt>
                <c:pt idx="557">
                  <c:v>3.2868409710999302E-2</c:v>
                </c:pt>
                <c:pt idx="558">
                  <c:v>6.401434832577696E-2</c:v>
                </c:pt>
                <c:pt idx="559">
                  <c:v>2.3800997565402437E-2</c:v>
                </c:pt>
                <c:pt idx="560">
                  <c:v>0.1018765016055605</c:v>
                </c:pt>
                <c:pt idx="561">
                  <c:v>6.7264434168408826E-2</c:v>
                </c:pt>
                <c:pt idx="562">
                  <c:v>2.6727372383281822E-2</c:v>
                </c:pt>
                <c:pt idx="563">
                  <c:v>6.4889174393390203E-2</c:v>
                </c:pt>
                <c:pt idx="564">
                  <c:v>9.2971720944090064E-2</c:v>
                </c:pt>
                <c:pt idx="565">
                  <c:v>4.2464872023943445E-2</c:v>
                </c:pt>
                <c:pt idx="566">
                  <c:v>9.5615099647553659E-2</c:v>
                </c:pt>
                <c:pt idx="567">
                  <c:v>5.0146151228283503E-2</c:v>
                </c:pt>
                <c:pt idx="568">
                  <c:v>5.2404907624187369E-2</c:v>
                </c:pt>
                <c:pt idx="569">
                  <c:v>8.5668452257751992E-2</c:v>
                </c:pt>
                <c:pt idx="570">
                  <c:v>6.0282825532293222E-2</c:v>
                </c:pt>
                <c:pt idx="571">
                  <c:v>7.3460174362746267E-2</c:v>
                </c:pt>
                <c:pt idx="572">
                  <c:v>3.5046875558728818E-2</c:v>
                </c:pt>
                <c:pt idx="573">
                  <c:v>5.9048038568038086E-2</c:v>
                </c:pt>
                <c:pt idx="574">
                  <c:v>6.7270263486344711E-2</c:v>
                </c:pt>
                <c:pt idx="575">
                  <c:v>4.4717308278132417E-2</c:v>
                </c:pt>
                <c:pt idx="576">
                  <c:v>4.6532830688897631E-2</c:v>
                </c:pt>
                <c:pt idx="577">
                  <c:v>4.5725192224417954E-2</c:v>
                </c:pt>
                <c:pt idx="578">
                  <c:v>8.4312290407165758E-2</c:v>
                </c:pt>
                <c:pt idx="579">
                  <c:v>4.1906368312705028E-2</c:v>
                </c:pt>
                <c:pt idx="580">
                  <c:v>4.2420880184287302E-2</c:v>
                </c:pt>
                <c:pt idx="581">
                  <c:v>9.6305895772802935E-2</c:v>
                </c:pt>
                <c:pt idx="582">
                  <c:v>7.5156810642904609E-2</c:v>
                </c:pt>
                <c:pt idx="583">
                  <c:v>2.0762826854796468E-2</c:v>
                </c:pt>
                <c:pt idx="584">
                  <c:v>5.283011334523835E-2</c:v>
                </c:pt>
                <c:pt idx="585">
                  <c:v>4.9848277927203977E-2</c:v>
                </c:pt>
                <c:pt idx="586">
                  <c:v>2.1895801616078847E-2</c:v>
                </c:pt>
                <c:pt idx="587">
                  <c:v>2.2196500953016285E-2</c:v>
                </c:pt>
                <c:pt idx="588">
                  <c:v>7.2476471357376143E-2</c:v>
                </c:pt>
                <c:pt idx="589">
                  <c:v>4.9051216674976444E-2</c:v>
                </c:pt>
                <c:pt idx="590">
                  <c:v>3.2714331667403618E-2</c:v>
                </c:pt>
                <c:pt idx="591">
                  <c:v>3.9502332541971941E-2</c:v>
                </c:pt>
                <c:pt idx="592">
                  <c:v>2.0851561084669956E-2</c:v>
                </c:pt>
                <c:pt idx="593">
                  <c:v>4.5235331993635219E-2</c:v>
                </c:pt>
                <c:pt idx="594">
                  <c:v>3.4083599203385051E-2</c:v>
                </c:pt>
                <c:pt idx="595">
                  <c:v>6.2216485540320082E-2</c:v>
                </c:pt>
                <c:pt idx="596">
                  <c:v>4.8227469317126292E-2</c:v>
                </c:pt>
                <c:pt idx="597">
                  <c:v>5.4165504623042232E-2</c:v>
                </c:pt>
                <c:pt idx="598">
                  <c:v>5.7946411993564817E-2</c:v>
                </c:pt>
                <c:pt idx="599">
                  <c:v>3.7428235416540001E-2</c:v>
                </c:pt>
                <c:pt idx="600">
                  <c:v>6.9268291973336227E-2</c:v>
                </c:pt>
                <c:pt idx="601">
                  <c:v>4.461905966636226E-2</c:v>
                </c:pt>
                <c:pt idx="602">
                  <c:v>1.8589879769787598E-2</c:v>
                </c:pt>
                <c:pt idx="603">
                  <c:v>6.8173498301428104E-2</c:v>
                </c:pt>
                <c:pt idx="604">
                  <c:v>3.0372625093185168E-2</c:v>
                </c:pt>
                <c:pt idx="605">
                  <c:v>6.50708366054224E-2</c:v>
                </c:pt>
                <c:pt idx="606">
                  <c:v>0.10533320499628035</c:v>
                </c:pt>
                <c:pt idx="607">
                  <c:v>9.259433495975844E-2</c:v>
                </c:pt>
                <c:pt idx="608">
                  <c:v>5.5675424929090278E-2</c:v>
                </c:pt>
                <c:pt idx="609">
                  <c:v>6.6763570597898003E-2</c:v>
                </c:pt>
                <c:pt idx="610">
                  <c:v>4.5852424082506726E-2</c:v>
                </c:pt>
                <c:pt idx="611">
                  <c:v>6.1129419879175195E-2</c:v>
                </c:pt>
                <c:pt idx="612">
                  <c:v>5.1059438893773346E-2</c:v>
                </c:pt>
                <c:pt idx="613">
                  <c:v>1.5753917500650028E-2</c:v>
                </c:pt>
                <c:pt idx="614">
                  <c:v>6.051147422273373E-2</c:v>
                </c:pt>
                <c:pt idx="615">
                  <c:v>5.6124486994967415E-2</c:v>
                </c:pt>
                <c:pt idx="616">
                  <c:v>6.3049748410339806E-2</c:v>
                </c:pt>
                <c:pt idx="617">
                  <c:v>4.2247071923088741E-2</c:v>
                </c:pt>
                <c:pt idx="618">
                  <c:v>5.3093790076633729E-2</c:v>
                </c:pt>
                <c:pt idx="619">
                  <c:v>3.0413527149040664E-2</c:v>
                </c:pt>
                <c:pt idx="620">
                  <c:v>4.3249261637543251E-2</c:v>
                </c:pt>
                <c:pt idx="621">
                  <c:v>7.6242911146677084E-2</c:v>
                </c:pt>
                <c:pt idx="622">
                  <c:v>2.8377671649276903E-2</c:v>
                </c:pt>
                <c:pt idx="623">
                  <c:v>4.3491538619474912E-2</c:v>
                </c:pt>
                <c:pt idx="624">
                  <c:v>2.758143325365453E-2</c:v>
                </c:pt>
                <c:pt idx="625">
                  <c:v>3.6575791312594863E-2</c:v>
                </c:pt>
                <c:pt idx="626">
                  <c:v>1.9358065789003787E-2</c:v>
                </c:pt>
                <c:pt idx="627">
                  <c:v>5.7091109740426721E-2</c:v>
                </c:pt>
                <c:pt idx="628">
                  <c:v>3.0402219205122594E-2</c:v>
                </c:pt>
                <c:pt idx="629">
                  <c:v>4.1656953239408601E-2</c:v>
                </c:pt>
                <c:pt idx="630">
                  <c:v>5.0236158896387439E-2</c:v>
                </c:pt>
                <c:pt idx="631">
                  <c:v>2.0211995610632416E-2</c:v>
                </c:pt>
                <c:pt idx="632">
                  <c:v>4.9364739182872902E-2</c:v>
                </c:pt>
                <c:pt idx="633">
                  <c:v>8.2346492501306712E-2</c:v>
                </c:pt>
                <c:pt idx="634">
                  <c:v>5.3286786856244384E-2</c:v>
                </c:pt>
                <c:pt idx="635">
                  <c:v>7.8252128321721348E-3</c:v>
                </c:pt>
                <c:pt idx="636">
                  <c:v>5.1685014790677331E-2</c:v>
                </c:pt>
                <c:pt idx="637">
                  <c:v>4.3577196656799599E-2</c:v>
                </c:pt>
                <c:pt idx="638">
                  <c:v>3.6497627486141354E-2</c:v>
                </c:pt>
                <c:pt idx="639">
                  <c:v>6.8872925279654329E-2</c:v>
                </c:pt>
                <c:pt idx="640">
                  <c:v>3.161409414861388E-2</c:v>
                </c:pt>
                <c:pt idx="641">
                  <c:v>5.8990513645735654E-2</c:v>
                </c:pt>
                <c:pt idx="642">
                  <c:v>-8.8297991353407657E-3</c:v>
                </c:pt>
                <c:pt idx="643">
                  <c:v>6.8387546822026274E-2</c:v>
                </c:pt>
                <c:pt idx="644">
                  <c:v>3.8676633560890572E-2</c:v>
                </c:pt>
                <c:pt idx="645">
                  <c:v>3.741057302821893E-2</c:v>
                </c:pt>
                <c:pt idx="646">
                  <c:v>4.3261515196897971E-2</c:v>
                </c:pt>
                <c:pt idx="647">
                  <c:v>4.3464221024961225E-2</c:v>
                </c:pt>
                <c:pt idx="648">
                  <c:v>8.9510783390774895E-2</c:v>
                </c:pt>
                <c:pt idx="649">
                  <c:v>5.1853473289978746E-2</c:v>
                </c:pt>
                <c:pt idx="650">
                  <c:v>4.9181211635103916E-2</c:v>
                </c:pt>
                <c:pt idx="651">
                  <c:v>4.9580101386306114E-2</c:v>
                </c:pt>
                <c:pt idx="652">
                  <c:v>6.5625316844590109E-2</c:v>
                </c:pt>
                <c:pt idx="653">
                  <c:v>7.5764869504132581E-2</c:v>
                </c:pt>
                <c:pt idx="654">
                  <c:v>4.3110074710149049E-2</c:v>
                </c:pt>
                <c:pt idx="655">
                  <c:v>6.191807049342074E-2</c:v>
                </c:pt>
                <c:pt idx="656">
                  <c:v>4.8090412711211367E-2</c:v>
                </c:pt>
                <c:pt idx="657">
                  <c:v>4.825755166815715E-2</c:v>
                </c:pt>
                <c:pt idx="658">
                  <c:v>4.2918035783101438E-2</c:v>
                </c:pt>
                <c:pt idx="659">
                  <c:v>4.1463617609813319E-2</c:v>
                </c:pt>
                <c:pt idx="660">
                  <c:v>6.7338204758857295E-2</c:v>
                </c:pt>
                <c:pt idx="661">
                  <c:v>6.0302039073701907E-2</c:v>
                </c:pt>
                <c:pt idx="662">
                  <c:v>6.2848774235392035E-2</c:v>
                </c:pt>
                <c:pt idx="663">
                  <c:v>3.9632371047107429E-2</c:v>
                </c:pt>
                <c:pt idx="664">
                  <c:v>5.3494947819930749E-2</c:v>
                </c:pt>
                <c:pt idx="665">
                  <c:v>4.6676447933386433E-2</c:v>
                </c:pt>
                <c:pt idx="666">
                  <c:v>2.2046604030752592E-2</c:v>
                </c:pt>
                <c:pt idx="667">
                  <c:v>7.1856960477785531E-2</c:v>
                </c:pt>
                <c:pt idx="668">
                  <c:v>6.3428016646615099E-2</c:v>
                </c:pt>
                <c:pt idx="669">
                  <c:v>6.1424188716785733E-2</c:v>
                </c:pt>
                <c:pt idx="670">
                  <c:v>4.4648628994180206E-2</c:v>
                </c:pt>
                <c:pt idx="671">
                  <c:v>5.7092787964245773E-2</c:v>
                </c:pt>
                <c:pt idx="672">
                  <c:v>6.8052117508734078E-2</c:v>
                </c:pt>
                <c:pt idx="673">
                  <c:v>6.6558420324741518E-2</c:v>
                </c:pt>
                <c:pt idx="674">
                  <c:v>5.1397649450541177E-2</c:v>
                </c:pt>
                <c:pt idx="675">
                  <c:v>2.960837518686571E-2</c:v>
                </c:pt>
                <c:pt idx="676">
                  <c:v>3.4402872397684692E-2</c:v>
                </c:pt>
                <c:pt idx="677">
                  <c:v>4.874330419898415E-2</c:v>
                </c:pt>
                <c:pt idx="678">
                  <c:v>2.560118009854323E-2</c:v>
                </c:pt>
                <c:pt idx="679">
                  <c:v>4.2302742223809253E-2</c:v>
                </c:pt>
                <c:pt idx="680">
                  <c:v>5.4435653057641809E-2</c:v>
                </c:pt>
                <c:pt idx="681">
                  <c:v>1.0879204112431096E-2</c:v>
                </c:pt>
                <c:pt idx="682">
                  <c:v>6.6606128411815207E-2</c:v>
                </c:pt>
                <c:pt idx="683">
                  <c:v>6.5789346076759209E-2</c:v>
                </c:pt>
                <c:pt idx="684">
                  <c:v>8.3414829630494625E-2</c:v>
                </c:pt>
                <c:pt idx="685">
                  <c:v>-8.6519528365325837E-3</c:v>
                </c:pt>
                <c:pt idx="686">
                  <c:v>4.2085863858642381E-2</c:v>
                </c:pt>
                <c:pt idx="687">
                  <c:v>6.7725930600773476E-2</c:v>
                </c:pt>
                <c:pt idx="688">
                  <c:v>4.9480561515165722E-2</c:v>
                </c:pt>
                <c:pt idx="689">
                  <c:v>1.6721099120030225E-2</c:v>
                </c:pt>
                <c:pt idx="690">
                  <c:v>4.7751608782661492E-2</c:v>
                </c:pt>
                <c:pt idx="691">
                  <c:v>2.3786122796399856E-2</c:v>
                </c:pt>
                <c:pt idx="692">
                  <c:v>7.6615953863882091E-2</c:v>
                </c:pt>
                <c:pt idx="693">
                  <c:v>2.0535873844530761E-2</c:v>
                </c:pt>
                <c:pt idx="694">
                  <c:v>4.6173716076524096E-2</c:v>
                </c:pt>
                <c:pt idx="695">
                  <c:v>5.9338666104009563E-2</c:v>
                </c:pt>
                <c:pt idx="696">
                  <c:v>7.3659709760491576E-2</c:v>
                </c:pt>
                <c:pt idx="697">
                  <c:v>4.3525233524120466E-2</c:v>
                </c:pt>
                <c:pt idx="698">
                  <c:v>5.9648917099642679E-2</c:v>
                </c:pt>
                <c:pt idx="699">
                  <c:v>4.7841363450516095E-2</c:v>
                </c:pt>
                <c:pt idx="700">
                  <c:v>6.2585753946451744E-2</c:v>
                </c:pt>
                <c:pt idx="701">
                  <c:v>3.9770594018200212E-2</c:v>
                </c:pt>
                <c:pt idx="702">
                  <c:v>4.322385864335837E-2</c:v>
                </c:pt>
                <c:pt idx="703">
                  <c:v>8.8624494260761438E-2</c:v>
                </c:pt>
                <c:pt idx="704">
                  <c:v>2.3334754883506559E-2</c:v>
                </c:pt>
                <c:pt idx="705">
                  <c:v>6.0324710752725913E-2</c:v>
                </c:pt>
                <c:pt idx="706">
                  <c:v>7.1900643574485862E-2</c:v>
                </c:pt>
                <c:pt idx="707">
                  <c:v>1.5154750287754315E-2</c:v>
                </c:pt>
                <c:pt idx="708">
                  <c:v>2.1828054723140144E-2</c:v>
                </c:pt>
                <c:pt idx="709">
                  <c:v>1.8513624605493439E-3</c:v>
                </c:pt>
                <c:pt idx="710">
                  <c:v>3.1446055831890196E-2</c:v>
                </c:pt>
                <c:pt idx="711">
                  <c:v>0.102867465576924</c:v>
                </c:pt>
                <c:pt idx="712">
                  <c:v>2.1012949435946615E-2</c:v>
                </c:pt>
                <c:pt idx="713">
                  <c:v>5.3006967746895617E-2</c:v>
                </c:pt>
                <c:pt idx="714">
                  <c:v>2.3353055679599111E-2</c:v>
                </c:pt>
                <c:pt idx="715">
                  <c:v>6.3420014934636199E-2</c:v>
                </c:pt>
                <c:pt idx="716">
                  <c:v>7.4798655901906763E-2</c:v>
                </c:pt>
                <c:pt idx="717">
                  <c:v>6.2770164535569772E-2</c:v>
                </c:pt>
                <c:pt idx="718">
                  <c:v>4.6170022759008222E-2</c:v>
                </c:pt>
                <c:pt idx="719">
                  <c:v>6.9318334116959701E-2</c:v>
                </c:pt>
                <c:pt idx="720">
                  <c:v>8.9822101962638179E-2</c:v>
                </c:pt>
                <c:pt idx="721">
                  <c:v>7.5168348133842156E-2</c:v>
                </c:pt>
                <c:pt idx="722">
                  <c:v>5.5633202226622658E-2</c:v>
                </c:pt>
                <c:pt idx="723">
                  <c:v>3.790596798156981E-2</c:v>
                </c:pt>
                <c:pt idx="724">
                  <c:v>4.0670508498914681E-2</c:v>
                </c:pt>
                <c:pt idx="725">
                  <c:v>3.5646020579077564E-2</c:v>
                </c:pt>
                <c:pt idx="726">
                  <c:v>6.9984139037593374E-2</c:v>
                </c:pt>
                <c:pt idx="727">
                  <c:v>2.6794998874045184E-2</c:v>
                </c:pt>
                <c:pt idx="728">
                  <c:v>5.4774218750180736E-2</c:v>
                </c:pt>
                <c:pt idx="729">
                  <c:v>4.6364036162201527E-2</c:v>
                </c:pt>
                <c:pt idx="730">
                  <c:v>6.1871180324893499E-2</c:v>
                </c:pt>
                <c:pt idx="731">
                  <c:v>5.2889713320539683E-2</c:v>
                </c:pt>
                <c:pt idx="732">
                  <c:v>5.4286943052605591E-2</c:v>
                </c:pt>
                <c:pt idx="733">
                  <c:v>9.0033122348902733E-2</c:v>
                </c:pt>
                <c:pt idx="734">
                  <c:v>5.2060180892596924E-2</c:v>
                </c:pt>
                <c:pt idx="735">
                  <c:v>5.9477254621064235E-2</c:v>
                </c:pt>
                <c:pt idx="736">
                  <c:v>2.8866941468663365E-2</c:v>
                </c:pt>
                <c:pt idx="737">
                  <c:v>4.7987888624817732E-2</c:v>
                </c:pt>
                <c:pt idx="738">
                  <c:v>3.1609274064606951E-2</c:v>
                </c:pt>
                <c:pt idx="739">
                  <c:v>7.0138685628264197E-2</c:v>
                </c:pt>
                <c:pt idx="740">
                  <c:v>7.4658088332613837E-2</c:v>
                </c:pt>
                <c:pt idx="741">
                  <c:v>8.0523694342403557E-2</c:v>
                </c:pt>
                <c:pt idx="742">
                  <c:v>4.5941564763739895E-2</c:v>
                </c:pt>
                <c:pt idx="743">
                  <c:v>5.5878264568206326E-2</c:v>
                </c:pt>
                <c:pt idx="744">
                  <c:v>6.036304601141701E-2</c:v>
                </c:pt>
                <c:pt idx="745">
                  <c:v>2.6915659861147245E-2</c:v>
                </c:pt>
                <c:pt idx="746">
                  <c:v>5.7738044432654678E-2</c:v>
                </c:pt>
                <c:pt idx="747">
                  <c:v>5.4816398992618753E-2</c:v>
                </c:pt>
                <c:pt idx="748">
                  <c:v>8.0865123658375171E-2</c:v>
                </c:pt>
                <c:pt idx="749">
                  <c:v>2.8291975691251969E-2</c:v>
                </c:pt>
                <c:pt idx="750">
                  <c:v>3.9419252337477506E-2</c:v>
                </c:pt>
                <c:pt idx="751">
                  <c:v>7.2365195692738415E-2</c:v>
                </c:pt>
                <c:pt idx="752">
                  <c:v>4.9781538509482637E-2</c:v>
                </c:pt>
                <c:pt idx="753">
                  <c:v>1.974178031535212E-2</c:v>
                </c:pt>
                <c:pt idx="754">
                  <c:v>8.5472525645793329E-2</c:v>
                </c:pt>
                <c:pt idx="755">
                  <c:v>4.2143354285842954E-2</c:v>
                </c:pt>
                <c:pt idx="756">
                  <c:v>7.4038469797334611E-2</c:v>
                </c:pt>
                <c:pt idx="757">
                  <c:v>4.687664290938226E-2</c:v>
                </c:pt>
                <c:pt idx="758">
                  <c:v>6.6549528463020813E-2</c:v>
                </c:pt>
                <c:pt idx="759">
                  <c:v>5.3148832140558711E-2</c:v>
                </c:pt>
                <c:pt idx="760">
                  <c:v>7.5972397159785099E-2</c:v>
                </c:pt>
                <c:pt idx="761">
                  <c:v>3.5014637383457448E-2</c:v>
                </c:pt>
                <c:pt idx="762">
                  <c:v>3.5552773675936067E-2</c:v>
                </c:pt>
                <c:pt idx="763">
                  <c:v>6.9991370934087443E-2</c:v>
                </c:pt>
                <c:pt idx="764">
                  <c:v>4.7324778638297482E-2</c:v>
                </c:pt>
                <c:pt idx="765">
                  <c:v>2.1076887212997331E-2</c:v>
                </c:pt>
                <c:pt idx="766">
                  <c:v>2.7616945656316283E-2</c:v>
                </c:pt>
                <c:pt idx="767">
                  <c:v>2.2245403512791972E-2</c:v>
                </c:pt>
                <c:pt idx="768">
                  <c:v>4.1341252250965688E-2</c:v>
                </c:pt>
                <c:pt idx="769">
                  <c:v>6.1139353057798163E-2</c:v>
                </c:pt>
                <c:pt idx="770">
                  <c:v>6.909966185308189E-2</c:v>
                </c:pt>
                <c:pt idx="771">
                  <c:v>5.5509874797153469E-2</c:v>
                </c:pt>
                <c:pt idx="772">
                  <c:v>4.0118625420818732E-2</c:v>
                </c:pt>
                <c:pt idx="773">
                  <c:v>4.762161464768791E-2</c:v>
                </c:pt>
                <c:pt idx="774">
                  <c:v>7.3335981483287016E-2</c:v>
                </c:pt>
                <c:pt idx="775">
                  <c:v>7.5148050200017552E-2</c:v>
                </c:pt>
                <c:pt idx="776">
                  <c:v>4.5617349001983332E-2</c:v>
                </c:pt>
                <c:pt idx="777">
                  <c:v>3.9442773531118025E-2</c:v>
                </c:pt>
                <c:pt idx="778">
                  <c:v>7.6150313845730594E-2</c:v>
                </c:pt>
                <c:pt idx="779">
                  <c:v>6.3401073257546903E-2</c:v>
                </c:pt>
                <c:pt idx="780">
                  <c:v>4.1572291559193675E-2</c:v>
                </c:pt>
                <c:pt idx="781">
                  <c:v>4.7421149871256119E-2</c:v>
                </c:pt>
                <c:pt idx="782">
                  <c:v>5.3414701351254867E-2</c:v>
                </c:pt>
                <c:pt idx="783">
                  <c:v>4.9730395785831272E-2</c:v>
                </c:pt>
                <c:pt idx="784">
                  <c:v>6.0733178923924963E-2</c:v>
                </c:pt>
                <c:pt idx="785">
                  <c:v>5.3220849160049932E-2</c:v>
                </c:pt>
                <c:pt idx="786">
                  <c:v>4.8623076762021655E-2</c:v>
                </c:pt>
                <c:pt idx="787">
                  <c:v>4.7015732897381146E-2</c:v>
                </c:pt>
                <c:pt idx="788">
                  <c:v>2.3668029880716368E-2</c:v>
                </c:pt>
                <c:pt idx="789">
                  <c:v>6.3569016046779947E-2</c:v>
                </c:pt>
                <c:pt idx="790">
                  <c:v>2.7049300158954181E-2</c:v>
                </c:pt>
                <c:pt idx="791">
                  <c:v>8.1454562726367807E-2</c:v>
                </c:pt>
                <c:pt idx="792">
                  <c:v>4.8446332965181638E-2</c:v>
                </c:pt>
                <c:pt idx="793">
                  <c:v>6.4399348546476359E-2</c:v>
                </c:pt>
                <c:pt idx="794">
                  <c:v>5.3612051815475292E-2</c:v>
                </c:pt>
                <c:pt idx="795">
                  <c:v>4.0274537847009573E-2</c:v>
                </c:pt>
                <c:pt idx="796">
                  <c:v>2.7076369847822079E-2</c:v>
                </c:pt>
                <c:pt idx="797">
                  <c:v>4.836482220676605E-2</c:v>
                </c:pt>
                <c:pt idx="798">
                  <c:v>2.5205678378618368E-2</c:v>
                </c:pt>
                <c:pt idx="799">
                  <c:v>5.1932488197555499E-2</c:v>
                </c:pt>
                <c:pt idx="800">
                  <c:v>3.4126970977507221E-2</c:v>
                </c:pt>
                <c:pt idx="801">
                  <c:v>2.2857352376734308E-2</c:v>
                </c:pt>
                <c:pt idx="802">
                  <c:v>4.1461404000396163E-2</c:v>
                </c:pt>
                <c:pt idx="803">
                  <c:v>5.2762568548422401E-2</c:v>
                </c:pt>
                <c:pt idx="804">
                  <c:v>2.2866121515054516E-2</c:v>
                </c:pt>
                <c:pt idx="805">
                  <c:v>7.5511094031073006E-2</c:v>
                </c:pt>
                <c:pt idx="806">
                  <c:v>4.7768305242146036E-2</c:v>
                </c:pt>
                <c:pt idx="807">
                  <c:v>6.5248862584158879E-2</c:v>
                </c:pt>
                <c:pt idx="808">
                  <c:v>8.0363658153728784E-2</c:v>
                </c:pt>
                <c:pt idx="809">
                  <c:v>5.6469497482142278E-2</c:v>
                </c:pt>
                <c:pt idx="810">
                  <c:v>6.5494107916079014E-2</c:v>
                </c:pt>
                <c:pt idx="811">
                  <c:v>2.189850928713799E-2</c:v>
                </c:pt>
                <c:pt idx="812">
                  <c:v>2.5996419120130065E-2</c:v>
                </c:pt>
                <c:pt idx="813">
                  <c:v>7.0514374730867885E-2</c:v>
                </c:pt>
                <c:pt idx="814">
                  <c:v>2.81002419848429E-2</c:v>
                </c:pt>
                <c:pt idx="815">
                  <c:v>3.047786575778208E-2</c:v>
                </c:pt>
                <c:pt idx="816">
                  <c:v>2.8322709550801684E-2</c:v>
                </c:pt>
                <c:pt idx="817">
                  <c:v>2.1197069618613396E-2</c:v>
                </c:pt>
                <c:pt idx="818">
                  <c:v>6.8240863565790066E-2</c:v>
                </c:pt>
                <c:pt idx="819">
                  <c:v>7.5639960287953723E-3</c:v>
                </c:pt>
                <c:pt idx="820">
                  <c:v>5.1915951929358162E-2</c:v>
                </c:pt>
                <c:pt idx="821">
                  <c:v>4.0971601283726455E-2</c:v>
                </c:pt>
                <c:pt idx="822">
                  <c:v>4.4604665249060926E-2</c:v>
                </c:pt>
                <c:pt idx="823">
                  <c:v>6.8624667976819875E-2</c:v>
                </c:pt>
                <c:pt idx="824">
                  <c:v>7.5712547285950199E-2</c:v>
                </c:pt>
                <c:pt idx="825">
                  <c:v>5.1494361755528545E-2</c:v>
                </c:pt>
                <c:pt idx="826">
                  <c:v>5.1492873069907241E-2</c:v>
                </c:pt>
                <c:pt idx="827">
                  <c:v>5.5556081544836738E-2</c:v>
                </c:pt>
                <c:pt idx="828">
                  <c:v>4.6654358918141847E-2</c:v>
                </c:pt>
                <c:pt idx="829">
                  <c:v>2.4217244925567982E-2</c:v>
                </c:pt>
                <c:pt idx="830">
                  <c:v>8.0730392830147851E-2</c:v>
                </c:pt>
                <c:pt idx="831">
                  <c:v>5.1542515573007208E-2</c:v>
                </c:pt>
                <c:pt idx="832">
                  <c:v>5.6561882994627416E-2</c:v>
                </c:pt>
                <c:pt idx="833">
                  <c:v>3.8098454431569229E-2</c:v>
                </c:pt>
                <c:pt idx="834">
                  <c:v>4.0632035022291679E-2</c:v>
                </c:pt>
                <c:pt idx="835">
                  <c:v>8.5505729550631154E-2</c:v>
                </c:pt>
                <c:pt idx="836">
                  <c:v>3.8405085082068247E-2</c:v>
                </c:pt>
                <c:pt idx="837">
                  <c:v>1.9791123167546776E-2</c:v>
                </c:pt>
                <c:pt idx="838">
                  <c:v>4.169300881113075E-2</c:v>
                </c:pt>
                <c:pt idx="839">
                  <c:v>3.0003544278023098E-2</c:v>
                </c:pt>
                <c:pt idx="840">
                  <c:v>3.7245469290256211E-2</c:v>
                </c:pt>
                <c:pt idx="841">
                  <c:v>4.7286628702405159E-2</c:v>
                </c:pt>
                <c:pt idx="842">
                  <c:v>5.5631958554392347E-2</c:v>
                </c:pt>
                <c:pt idx="843">
                  <c:v>5.6530847877247492E-2</c:v>
                </c:pt>
                <c:pt idx="844">
                  <c:v>5.0821121557978383E-2</c:v>
                </c:pt>
                <c:pt idx="845">
                  <c:v>3.6116174387702094E-2</c:v>
                </c:pt>
                <c:pt idx="846">
                  <c:v>7.8653616341192695E-2</c:v>
                </c:pt>
                <c:pt idx="847">
                  <c:v>4.4842020351701067E-2</c:v>
                </c:pt>
                <c:pt idx="848">
                  <c:v>5.9162232574272472E-2</c:v>
                </c:pt>
                <c:pt idx="849">
                  <c:v>2.4867467116055364E-2</c:v>
                </c:pt>
                <c:pt idx="850">
                  <c:v>5.1858606225095499E-2</c:v>
                </c:pt>
                <c:pt idx="851">
                  <c:v>5.6267278713416385E-2</c:v>
                </c:pt>
                <c:pt idx="852">
                  <c:v>5.5563587424247329E-2</c:v>
                </c:pt>
                <c:pt idx="853">
                  <c:v>6.4372814078523799E-2</c:v>
                </c:pt>
                <c:pt idx="854">
                  <c:v>6.2399212060748221E-2</c:v>
                </c:pt>
                <c:pt idx="855">
                  <c:v>1.6633300379426008E-2</c:v>
                </c:pt>
                <c:pt idx="856">
                  <c:v>4.4633025976636875E-2</c:v>
                </c:pt>
                <c:pt idx="857">
                  <c:v>2.2923728100596508E-2</c:v>
                </c:pt>
                <c:pt idx="858">
                  <c:v>6.6907499427792977E-2</c:v>
                </c:pt>
                <c:pt idx="859">
                  <c:v>4.0036973350694172E-2</c:v>
                </c:pt>
                <c:pt idx="860">
                  <c:v>7.0499153505046069E-2</c:v>
                </c:pt>
                <c:pt idx="861">
                  <c:v>8.6580804129478994E-2</c:v>
                </c:pt>
                <c:pt idx="862">
                  <c:v>9.6099112000646997E-2</c:v>
                </c:pt>
                <c:pt idx="863">
                  <c:v>7.4091337308352823E-2</c:v>
                </c:pt>
                <c:pt idx="864">
                  <c:v>4.6943600476351877E-2</c:v>
                </c:pt>
                <c:pt idx="865">
                  <c:v>2.9967505409741108E-2</c:v>
                </c:pt>
                <c:pt idx="866">
                  <c:v>6.9816220231596782E-2</c:v>
                </c:pt>
                <c:pt idx="867">
                  <c:v>3.3431912098000116E-2</c:v>
                </c:pt>
                <c:pt idx="868">
                  <c:v>4.8221248758852142E-2</c:v>
                </c:pt>
                <c:pt idx="869">
                  <c:v>7.0183124500413613E-2</c:v>
                </c:pt>
                <c:pt idx="870">
                  <c:v>2.1285811198991755E-2</c:v>
                </c:pt>
                <c:pt idx="871">
                  <c:v>2.050550739064505E-2</c:v>
                </c:pt>
                <c:pt idx="872">
                  <c:v>2.5906704790820245E-2</c:v>
                </c:pt>
                <c:pt idx="873">
                  <c:v>2.7639099597488281E-2</c:v>
                </c:pt>
                <c:pt idx="874">
                  <c:v>2.0523352472089362E-3</c:v>
                </c:pt>
                <c:pt idx="875">
                  <c:v>8.2587819142672853E-2</c:v>
                </c:pt>
                <c:pt idx="876">
                  <c:v>3.9459998190532197E-2</c:v>
                </c:pt>
                <c:pt idx="877">
                  <c:v>7.51983653368965E-2</c:v>
                </c:pt>
                <c:pt idx="878">
                  <c:v>4.3889979363953113E-2</c:v>
                </c:pt>
                <c:pt idx="879">
                  <c:v>3.9701171521024314E-2</c:v>
                </c:pt>
                <c:pt idx="880">
                  <c:v>4.2203406392975484E-2</c:v>
                </c:pt>
                <c:pt idx="881">
                  <c:v>4.7661945618515916E-2</c:v>
                </c:pt>
                <c:pt idx="882">
                  <c:v>4.8177626914080396E-2</c:v>
                </c:pt>
                <c:pt idx="883">
                  <c:v>4.2860279828318526E-2</c:v>
                </c:pt>
                <c:pt idx="884">
                  <c:v>7.0989209699936995E-2</c:v>
                </c:pt>
                <c:pt idx="885">
                  <c:v>3.1850857512711217E-2</c:v>
                </c:pt>
                <c:pt idx="886">
                  <c:v>7.3294108332955715E-2</c:v>
                </c:pt>
                <c:pt idx="887">
                  <c:v>9.1642622868514545E-2</c:v>
                </c:pt>
                <c:pt idx="888">
                  <c:v>8.8735966206825223E-2</c:v>
                </c:pt>
                <c:pt idx="889">
                  <c:v>5.6362656568873987E-2</c:v>
                </c:pt>
                <c:pt idx="890">
                  <c:v>5.9809973746174722E-2</c:v>
                </c:pt>
                <c:pt idx="891">
                  <c:v>6.8817408286545645E-2</c:v>
                </c:pt>
                <c:pt idx="892">
                  <c:v>7.3112669338609187E-2</c:v>
                </c:pt>
                <c:pt idx="893">
                  <c:v>4.9898168004944454E-2</c:v>
                </c:pt>
                <c:pt idx="894">
                  <c:v>5.4783457416867715E-2</c:v>
                </c:pt>
                <c:pt idx="895">
                  <c:v>5.2993347195210483E-2</c:v>
                </c:pt>
                <c:pt idx="896">
                  <c:v>4.6677003695142494E-2</c:v>
                </c:pt>
                <c:pt idx="897">
                  <c:v>7.1726014442699521E-2</c:v>
                </c:pt>
                <c:pt idx="898">
                  <c:v>5.485679747501393E-2</c:v>
                </c:pt>
                <c:pt idx="899">
                  <c:v>3.0633461161183317E-2</c:v>
                </c:pt>
                <c:pt idx="900">
                  <c:v>5.7094122253414759E-2</c:v>
                </c:pt>
                <c:pt idx="901">
                  <c:v>5.6942946276530071E-2</c:v>
                </c:pt>
                <c:pt idx="902">
                  <c:v>5.8243056191102399E-2</c:v>
                </c:pt>
                <c:pt idx="903">
                  <c:v>8.3244087202770933E-2</c:v>
                </c:pt>
                <c:pt idx="904">
                  <c:v>4.9278460437775506E-2</c:v>
                </c:pt>
                <c:pt idx="905">
                  <c:v>5.5755822505173858E-2</c:v>
                </c:pt>
                <c:pt idx="906">
                  <c:v>7.1998184216940125E-2</c:v>
                </c:pt>
                <c:pt idx="907">
                  <c:v>7.5717710104473757E-2</c:v>
                </c:pt>
                <c:pt idx="908">
                  <c:v>3.9178143723079428E-2</c:v>
                </c:pt>
                <c:pt idx="909">
                  <c:v>8.657597712126025E-2</c:v>
                </c:pt>
                <c:pt idx="910">
                  <c:v>2.3281014615416207E-2</c:v>
                </c:pt>
                <c:pt idx="911">
                  <c:v>5.9538603384287986E-2</c:v>
                </c:pt>
                <c:pt idx="912">
                  <c:v>7.0265972659336762E-2</c:v>
                </c:pt>
                <c:pt idx="913">
                  <c:v>4.515951885755512E-2</c:v>
                </c:pt>
                <c:pt idx="914">
                  <c:v>2.1864619605498348E-2</c:v>
                </c:pt>
                <c:pt idx="915">
                  <c:v>8.0357681028002614E-2</c:v>
                </c:pt>
                <c:pt idx="916">
                  <c:v>3.267337810337273E-2</c:v>
                </c:pt>
                <c:pt idx="917">
                  <c:v>5.9028894091768175E-2</c:v>
                </c:pt>
                <c:pt idx="918">
                  <c:v>4.85531498334551E-2</c:v>
                </c:pt>
                <c:pt idx="919">
                  <c:v>7.7073113880300331E-2</c:v>
                </c:pt>
                <c:pt idx="920">
                  <c:v>4.0107205285539543E-2</c:v>
                </c:pt>
                <c:pt idx="921">
                  <c:v>3.3875561481146899E-2</c:v>
                </c:pt>
                <c:pt idx="922">
                  <c:v>7.3353780108754929E-2</c:v>
                </c:pt>
                <c:pt idx="923">
                  <c:v>4.127781194081781E-2</c:v>
                </c:pt>
                <c:pt idx="924">
                  <c:v>5.8082891563928873E-2</c:v>
                </c:pt>
                <c:pt idx="925">
                  <c:v>7.9781188441234718E-2</c:v>
                </c:pt>
                <c:pt idx="926">
                  <c:v>4.2203521956972689E-2</c:v>
                </c:pt>
                <c:pt idx="927">
                  <c:v>8.4796054207121913E-2</c:v>
                </c:pt>
                <c:pt idx="928">
                  <c:v>3.5967909508781148E-2</c:v>
                </c:pt>
                <c:pt idx="929">
                  <c:v>3.8803244133615966E-2</c:v>
                </c:pt>
                <c:pt idx="930">
                  <c:v>2.6112491827325057E-2</c:v>
                </c:pt>
                <c:pt idx="931">
                  <c:v>6.3465394881794895E-2</c:v>
                </c:pt>
                <c:pt idx="932">
                  <c:v>6.5096892054322564E-2</c:v>
                </c:pt>
                <c:pt idx="933">
                  <c:v>7.2376085887837005E-2</c:v>
                </c:pt>
                <c:pt idx="934">
                  <c:v>6.4406603170557353E-2</c:v>
                </c:pt>
                <c:pt idx="935">
                  <c:v>6.5466325087900346E-2</c:v>
                </c:pt>
                <c:pt idx="936">
                  <c:v>3.1988206181358003E-2</c:v>
                </c:pt>
                <c:pt idx="937">
                  <c:v>2.543535792983953E-2</c:v>
                </c:pt>
                <c:pt idx="938">
                  <c:v>3.4654275704129323E-2</c:v>
                </c:pt>
                <c:pt idx="939">
                  <c:v>7.7487931031382684E-2</c:v>
                </c:pt>
                <c:pt idx="940">
                  <c:v>7.5071806133878899E-2</c:v>
                </c:pt>
                <c:pt idx="941">
                  <c:v>3.9762988181932801E-3</c:v>
                </c:pt>
                <c:pt idx="942">
                  <c:v>4.8417366096755482E-2</c:v>
                </c:pt>
                <c:pt idx="943">
                  <c:v>6.851911647281303E-2</c:v>
                </c:pt>
                <c:pt idx="944">
                  <c:v>5.2997857244051483E-2</c:v>
                </c:pt>
                <c:pt idx="945">
                  <c:v>2.6074104066152293E-2</c:v>
                </c:pt>
                <c:pt idx="946">
                  <c:v>3.7356709642341002E-2</c:v>
                </c:pt>
                <c:pt idx="947">
                  <c:v>5.7460211389184501E-2</c:v>
                </c:pt>
                <c:pt idx="948">
                  <c:v>3.6641287923460553E-2</c:v>
                </c:pt>
                <c:pt idx="949">
                  <c:v>8.8584673145381099E-2</c:v>
                </c:pt>
                <c:pt idx="950">
                  <c:v>0.10164282876548525</c:v>
                </c:pt>
                <c:pt idx="951">
                  <c:v>4.9408502205060489E-2</c:v>
                </c:pt>
                <c:pt idx="952">
                  <c:v>4.6676648157790657E-2</c:v>
                </c:pt>
                <c:pt idx="953">
                  <c:v>5.087409457008224E-2</c:v>
                </c:pt>
                <c:pt idx="954">
                  <c:v>5.1137797703000143E-2</c:v>
                </c:pt>
                <c:pt idx="955">
                  <c:v>7.1429319625532256E-2</c:v>
                </c:pt>
                <c:pt idx="956">
                  <c:v>4.634132498258231E-2</c:v>
                </c:pt>
                <c:pt idx="957">
                  <c:v>5.4199155119293629E-2</c:v>
                </c:pt>
                <c:pt idx="958">
                  <c:v>4.4602031064861991E-2</c:v>
                </c:pt>
                <c:pt idx="959">
                  <c:v>6.4507597551500234E-2</c:v>
                </c:pt>
                <c:pt idx="960">
                  <c:v>6.4558940145973076E-2</c:v>
                </c:pt>
                <c:pt idx="961">
                  <c:v>5.3814293391719586E-2</c:v>
                </c:pt>
                <c:pt idx="962">
                  <c:v>7.2195529334703329E-2</c:v>
                </c:pt>
                <c:pt idx="963">
                  <c:v>7.0430844442713747E-2</c:v>
                </c:pt>
                <c:pt idx="964">
                  <c:v>3.1404223801363484E-2</c:v>
                </c:pt>
                <c:pt idx="965">
                  <c:v>4.3048563920701971E-2</c:v>
                </c:pt>
                <c:pt idx="966">
                  <c:v>7.5511122833462951E-2</c:v>
                </c:pt>
                <c:pt idx="967">
                  <c:v>5.5855275214315686E-2</c:v>
                </c:pt>
                <c:pt idx="968">
                  <c:v>2.5501348478750463E-2</c:v>
                </c:pt>
                <c:pt idx="969">
                  <c:v>4.7814051163830973E-2</c:v>
                </c:pt>
                <c:pt idx="970">
                  <c:v>4.7556134893903507E-2</c:v>
                </c:pt>
                <c:pt idx="971">
                  <c:v>6.6652043388805121E-2</c:v>
                </c:pt>
                <c:pt idx="972">
                  <c:v>3.6881501541950579E-2</c:v>
                </c:pt>
                <c:pt idx="973">
                  <c:v>1.3639971803648954E-3</c:v>
                </c:pt>
                <c:pt idx="974">
                  <c:v>7.4665508989956691E-2</c:v>
                </c:pt>
                <c:pt idx="975">
                  <c:v>6.2953068019054426E-2</c:v>
                </c:pt>
                <c:pt idx="976">
                  <c:v>5.0866441500648119E-2</c:v>
                </c:pt>
                <c:pt idx="977">
                  <c:v>4.3843134948026663E-2</c:v>
                </c:pt>
                <c:pt idx="978">
                  <c:v>3.5407391535096422E-2</c:v>
                </c:pt>
                <c:pt idx="979">
                  <c:v>4.8288461691810391E-2</c:v>
                </c:pt>
                <c:pt idx="980">
                  <c:v>3.9343148289094687E-2</c:v>
                </c:pt>
                <c:pt idx="981">
                  <c:v>7.6519082934498522E-2</c:v>
                </c:pt>
                <c:pt idx="982">
                  <c:v>4.2984571576975383E-2</c:v>
                </c:pt>
                <c:pt idx="983">
                  <c:v>5.8252236144495234E-2</c:v>
                </c:pt>
                <c:pt idx="984">
                  <c:v>5.6257166993152197E-2</c:v>
                </c:pt>
                <c:pt idx="985">
                  <c:v>4.0714283470011825E-2</c:v>
                </c:pt>
                <c:pt idx="986">
                  <c:v>7.3083846449213674E-2</c:v>
                </c:pt>
                <c:pt idx="987">
                  <c:v>3.4035670324339629E-2</c:v>
                </c:pt>
                <c:pt idx="988">
                  <c:v>4.6515391303046327E-2</c:v>
                </c:pt>
                <c:pt idx="989">
                  <c:v>4.5497801057594156E-2</c:v>
                </c:pt>
                <c:pt idx="990">
                  <c:v>6.1477168168998564E-2</c:v>
                </c:pt>
                <c:pt idx="991">
                  <c:v>6.40783137421711E-2</c:v>
                </c:pt>
                <c:pt idx="992">
                  <c:v>4.7952368441889826E-2</c:v>
                </c:pt>
                <c:pt idx="993">
                  <c:v>5.8561686462512225E-2</c:v>
                </c:pt>
                <c:pt idx="994">
                  <c:v>8.1000887497694379E-2</c:v>
                </c:pt>
                <c:pt idx="995">
                  <c:v>5.0197109022805997E-2</c:v>
                </c:pt>
                <c:pt idx="996">
                  <c:v>4.5407794787459932E-2</c:v>
                </c:pt>
                <c:pt idx="997">
                  <c:v>5.2167753556493557E-2</c:v>
                </c:pt>
                <c:pt idx="998">
                  <c:v>5.8709557129307532E-2</c:v>
                </c:pt>
                <c:pt idx="999">
                  <c:v>9.2297605886685757E-2</c:v>
                </c:pt>
                <c:pt idx="1000">
                  <c:v>7.5491327513078965E-2</c:v>
                </c:pt>
                <c:pt idx="1001">
                  <c:v>5.4077875747821802E-2</c:v>
                </c:pt>
                <c:pt idx="1002">
                  <c:v>8.8538891146097753E-2</c:v>
                </c:pt>
                <c:pt idx="1003">
                  <c:v>2.6537299248457602E-2</c:v>
                </c:pt>
                <c:pt idx="1004">
                  <c:v>7.8844278110674265E-2</c:v>
                </c:pt>
                <c:pt idx="1005">
                  <c:v>4.7741677828344459E-2</c:v>
                </c:pt>
                <c:pt idx="1006">
                  <c:v>9.4202974359329061E-2</c:v>
                </c:pt>
                <c:pt idx="1007">
                  <c:v>3.2086549156076505E-2</c:v>
                </c:pt>
                <c:pt idx="1008">
                  <c:v>5.4901158242693787E-2</c:v>
                </c:pt>
                <c:pt idx="1009">
                  <c:v>5.7864519393494407E-2</c:v>
                </c:pt>
                <c:pt idx="1010">
                  <c:v>7.6791703704117975E-2</c:v>
                </c:pt>
                <c:pt idx="1011">
                  <c:v>6.3601816704697611E-2</c:v>
                </c:pt>
                <c:pt idx="1012">
                  <c:v>1.416443752044555E-2</c:v>
                </c:pt>
                <c:pt idx="1013">
                  <c:v>2.5339021088588876E-2</c:v>
                </c:pt>
                <c:pt idx="1014">
                  <c:v>4.4145981359188013E-2</c:v>
                </c:pt>
                <c:pt idx="1015">
                  <c:v>9.0036322996382229E-2</c:v>
                </c:pt>
                <c:pt idx="1016">
                  <c:v>7.4513568089165927E-2</c:v>
                </c:pt>
                <c:pt idx="1017">
                  <c:v>4.4234795859436876E-2</c:v>
                </c:pt>
                <c:pt idx="1018">
                  <c:v>5.5682660817141794E-2</c:v>
                </c:pt>
                <c:pt idx="1019">
                  <c:v>8.8643590887234697E-2</c:v>
                </c:pt>
                <c:pt idx="1020">
                  <c:v>5.2328763057255201E-2</c:v>
                </c:pt>
                <c:pt idx="1021">
                  <c:v>5.7830956970658265E-2</c:v>
                </c:pt>
                <c:pt idx="1022">
                  <c:v>3.6399985841624016E-2</c:v>
                </c:pt>
                <c:pt idx="1023">
                  <c:v>6.2431153253300564E-2</c:v>
                </c:pt>
                <c:pt idx="1024">
                  <c:v>6.4216605707284879E-2</c:v>
                </c:pt>
                <c:pt idx="1025">
                  <c:v>-1.7533665728588221E-3</c:v>
                </c:pt>
                <c:pt idx="1026">
                  <c:v>7.7365277968240692E-2</c:v>
                </c:pt>
                <c:pt idx="1027">
                  <c:v>5.5048963365635917E-2</c:v>
                </c:pt>
                <c:pt idx="1028">
                  <c:v>3.2010901861481922E-2</c:v>
                </c:pt>
                <c:pt idx="1029">
                  <c:v>6.0736462764945903E-2</c:v>
                </c:pt>
                <c:pt idx="1030">
                  <c:v>7.0962561018724057E-2</c:v>
                </c:pt>
                <c:pt idx="1031">
                  <c:v>5.068225866485887E-2</c:v>
                </c:pt>
                <c:pt idx="1032">
                  <c:v>6.8949204248318685E-2</c:v>
                </c:pt>
                <c:pt idx="1033">
                  <c:v>6.2327298572071921E-2</c:v>
                </c:pt>
                <c:pt idx="1034">
                  <c:v>4.8553432965607268E-2</c:v>
                </c:pt>
                <c:pt idx="1035">
                  <c:v>7.1787522228629247E-2</c:v>
                </c:pt>
                <c:pt idx="1036">
                  <c:v>7.4789460638820832E-2</c:v>
                </c:pt>
                <c:pt idx="1037">
                  <c:v>6.1065350509343336E-2</c:v>
                </c:pt>
                <c:pt idx="1038">
                  <c:v>6.1012138808362759E-2</c:v>
                </c:pt>
                <c:pt idx="1039">
                  <c:v>3.3892793980851765E-2</c:v>
                </c:pt>
                <c:pt idx="1040">
                  <c:v>6.616509029836895E-2</c:v>
                </c:pt>
                <c:pt idx="1041">
                  <c:v>4.0368018338064859E-2</c:v>
                </c:pt>
                <c:pt idx="1042">
                  <c:v>2.4171252361626094E-2</c:v>
                </c:pt>
                <c:pt idx="1043">
                  <c:v>8.9636891559424586E-2</c:v>
                </c:pt>
                <c:pt idx="1044">
                  <c:v>7.4873796463024667E-2</c:v>
                </c:pt>
                <c:pt idx="1045">
                  <c:v>3.8874020305371376E-2</c:v>
                </c:pt>
                <c:pt idx="1046">
                  <c:v>5.8178257541634054E-2</c:v>
                </c:pt>
                <c:pt idx="1047">
                  <c:v>7.6033302627374372E-2</c:v>
                </c:pt>
                <c:pt idx="1048">
                  <c:v>6.5643591680583341E-2</c:v>
                </c:pt>
                <c:pt idx="1049">
                  <c:v>4.5984118183522882E-2</c:v>
                </c:pt>
                <c:pt idx="1050">
                  <c:v>4.188596104571024E-2</c:v>
                </c:pt>
                <c:pt idx="1051">
                  <c:v>5.6833513667882612E-2</c:v>
                </c:pt>
                <c:pt idx="1052">
                  <c:v>6.3065988331974215E-2</c:v>
                </c:pt>
                <c:pt idx="1053">
                  <c:v>7.2692488740844385E-2</c:v>
                </c:pt>
                <c:pt idx="1054">
                  <c:v>4.2927080916196958E-2</c:v>
                </c:pt>
                <c:pt idx="1055">
                  <c:v>5.453827337435796E-2</c:v>
                </c:pt>
                <c:pt idx="1056">
                  <c:v>3.8909624705958434E-2</c:v>
                </c:pt>
                <c:pt idx="1057">
                  <c:v>5.194555639406373E-2</c:v>
                </c:pt>
                <c:pt idx="1058">
                  <c:v>5.4556604644144968E-2</c:v>
                </c:pt>
                <c:pt idx="1059">
                  <c:v>7.1984796445828281E-2</c:v>
                </c:pt>
                <c:pt idx="1060">
                  <c:v>5.6002059598062509E-2</c:v>
                </c:pt>
                <c:pt idx="1061">
                  <c:v>3.9247624969324379E-2</c:v>
                </c:pt>
                <c:pt idx="1062">
                  <c:v>3.3512290775947196E-2</c:v>
                </c:pt>
                <c:pt idx="1063">
                  <c:v>1.8842806677569046E-2</c:v>
                </c:pt>
                <c:pt idx="1064">
                  <c:v>6.2317485490642338E-2</c:v>
                </c:pt>
                <c:pt idx="1065">
                  <c:v>4.992719991572836E-2</c:v>
                </c:pt>
                <c:pt idx="1066">
                  <c:v>2.4951621167841997E-2</c:v>
                </c:pt>
                <c:pt idx="1067">
                  <c:v>5.784282775014532E-2</c:v>
                </c:pt>
                <c:pt idx="1068">
                  <c:v>7.1459842114533406E-2</c:v>
                </c:pt>
                <c:pt idx="1069">
                  <c:v>2.600732258345223E-2</c:v>
                </c:pt>
                <c:pt idx="1070">
                  <c:v>4.1456297189919444E-2</c:v>
                </c:pt>
                <c:pt idx="1071">
                  <c:v>3.3826005393888969E-2</c:v>
                </c:pt>
                <c:pt idx="1072">
                  <c:v>2.7305439258178799E-2</c:v>
                </c:pt>
                <c:pt idx="1073">
                  <c:v>5.7503884344599798E-2</c:v>
                </c:pt>
                <c:pt idx="1074">
                  <c:v>5.6700686417576085E-2</c:v>
                </c:pt>
                <c:pt idx="1075">
                  <c:v>3.2687532189167035E-2</c:v>
                </c:pt>
                <c:pt idx="1076">
                  <c:v>7.0307773744803598E-2</c:v>
                </c:pt>
                <c:pt idx="1077">
                  <c:v>3.9148095764182295E-2</c:v>
                </c:pt>
                <c:pt idx="1078">
                  <c:v>7.7296060866341748E-2</c:v>
                </c:pt>
                <c:pt idx="1079">
                  <c:v>1.1012221419249568E-2</c:v>
                </c:pt>
                <c:pt idx="1080">
                  <c:v>3.7472301120133222E-2</c:v>
                </c:pt>
                <c:pt idx="1081">
                  <c:v>4.934846082581329E-2</c:v>
                </c:pt>
                <c:pt idx="1082">
                  <c:v>6.4530998353045932E-2</c:v>
                </c:pt>
                <c:pt idx="1083">
                  <c:v>4.7969356420298176E-2</c:v>
                </c:pt>
                <c:pt idx="1084">
                  <c:v>5.1236068485276509E-2</c:v>
                </c:pt>
                <c:pt idx="1085">
                  <c:v>3.8474635990690953E-2</c:v>
                </c:pt>
                <c:pt idx="1086">
                  <c:v>7.645148165239149E-2</c:v>
                </c:pt>
                <c:pt idx="1087">
                  <c:v>3.5360628904680835E-2</c:v>
                </c:pt>
                <c:pt idx="1088">
                  <c:v>2.744456184090599E-2</c:v>
                </c:pt>
                <c:pt idx="1089">
                  <c:v>3.066087611421664E-2</c:v>
                </c:pt>
                <c:pt idx="1090">
                  <c:v>6.5090123539218003E-2</c:v>
                </c:pt>
                <c:pt idx="1091">
                  <c:v>1.6432837150596513E-2</c:v>
                </c:pt>
                <c:pt idx="1092">
                  <c:v>5.0709614254258795E-2</c:v>
                </c:pt>
                <c:pt idx="1093">
                  <c:v>1.8851099203236299E-2</c:v>
                </c:pt>
                <c:pt idx="1094">
                  <c:v>0.11303101857349443</c:v>
                </c:pt>
                <c:pt idx="1095">
                  <c:v>5.4535944203875919E-2</c:v>
                </c:pt>
                <c:pt idx="1096">
                  <c:v>2.8618015791806284E-2</c:v>
                </c:pt>
                <c:pt idx="1097">
                  <c:v>4.0676674581986982E-2</c:v>
                </c:pt>
                <c:pt idx="1098">
                  <c:v>5.8962353712885995E-2</c:v>
                </c:pt>
                <c:pt idx="1099">
                  <c:v>2.3121028245685959E-2</c:v>
                </c:pt>
                <c:pt idx="1100">
                  <c:v>4.7323869733279067E-2</c:v>
                </c:pt>
                <c:pt idx="1101">
                  <c:v>6.7090463137725376E-2</c:v>
                </c:pt>
                <c:pt idx="1102">
                  <c:v>5.3742267932522847E-2</c:v>
                </c:pt>
                <c:pt idx="1103">
                  <c:v>2.4985838728300291E-2</c:v>
                </c:pt>
                <c:pt idx="1104">
                  <c:v>8.3415884589618072E-2</c:v>
                </c:pt>
                <c:pt idx="1105">
                  <c:v>7.6037092118256489E-2</c:v>
                </c:pt>
                <c:pt idx="1106">
                  <c:v>7.7252118362161032E-2</c:v>
                </c:pt>
                <c:pt idx="1107">
                  <c:v>5.1616179020898822E-2</c:v>
                </c:pt>
                <c:pt idx="1108">
                  <c:v>3.940970255420112E-2</c:v>
                </c:pt>
                <c:pt idx="1109">
                  <c:v>8.8387829058153122E-2</c:v>
                </c:pt>
                <c:pt idx="1110">
                  <c:v>4.9917921716452263E-2</c:v>
                </c:pt>
                <c:pt idx="1111">
                  <c:v>3.323688826056298E-2</c:v>
                </c:pt>
                <c:pt idx="1112">
                  <c:v>7.5689123185604945E-2</c:v>
                </c:pt>
                <c:pt idx="1113">
                  <c:v>3.4831608901163158E-2</c:v>
                </c:pt>
                <c:pt idx="1114">
                  <c:v>2.7956650536425598E-2</c:v>
                </c:pt>
                <c:pt idx="1115">
                  <c:v>1.648973073417398E-2</c:v>
                </c:pt>
                <c:pt idx="1116">
                  <c:v>1.5499952769719605E-2</c:v>
                </c:pt>
                <c:pt idx="1117">
                  <c:v>2.2736364882381399E-3</c:v>
                </c:pt>
                <c:pt idx="1118">
                  <c:v>2.8879648773512345E-2</c:v>
                </c:pt>
                <c:pt idx="1119">
                  <c:v>6.2346755200376552E-2</c:v>
                </c:pt>
                <c:pt idx="1120">
                  <c:v>3.754701890218165E-2</c:v>
                </c:pt>
                <c:pt idx="1121">
                  <c:v>4.5828414703344478E-2</c:v>
                </c:pt>
                <c:pt idx="1122">
                  <c:v>3.0488219127302818E-2</c:v>
                </c:pt>
                <c:pt idx="1123">
                  <c:v>4.631379628978155E-2</c:v>
                </c:pt>
                <c:pt idx="1124">
                  <c:v>3.7036721865212452E-2</c:v>
                </c:pt>
                <c:pt idx="1125">
                  <c:v>7.2710215877909157E-2</c:v>
                </c:pt>
                <c:pt idx="1126">
                  <c:v>4.2052851833685539E-2</c:v>
                </c:pt>
                <c:pt idx="1127">
                  <c:v>5.0865652261125383E-2</c:v>
                </c:pt>
                <c:pt idx="1128">
                  <c:v>4.3326922591801598E-2</c:v>
                </c:pt>
                <c:pt idx="1129">
                  <c:v>7.7018777788144421E-2</c:v>
                </c:pt>
                <c:pt idx="1130">
                  <c:v>6.0501945108720201E-2</c:v>
                </c:pt>
                <c:pt idx="1131">
                  <c:v>4.494969111262298E-2</c:v>
                </c:pt>
                <c:pt idx="1132">
                  <c:v>0.10351829607777038</c:v>
                </c:pt>
                <c:pt idx="1133">
                  <c:v>4.7485266612903143E-2</c:v>
                </c:pt>
                <c:pt idx="1134">
                  <c:v>7.8742882281396698E-2</c:v>
                </c:pt>
                <c:pt idx="1135">
                  <c:v>4.5911174044808406E-2</c:v>
                </c:pt>
                <c:pt idx="1136">
                  <c:v>7.1008876041065344E-2</c:v>
                </c:pt>
                <c:pt idx="1137">
                  <c:v>7.9846948572356219E-2</c:v>
                </c:pt>
                <c:pt idx="1138">
                  <c:v>7.8459111912115742E-2</c:v>
                </c:pt>
                <c:pt idx="1139">
                  <c:v>4.6203011587500037E-2</c:v>
                </c:pt>
                <c:pt idx="1140">
                  <c:v>7.2054782051630406E-2</c:v>
                </c:pt>
                <c:pt idx="1141">
                  <c:v>4.4132914205504803E-2</c:v>
                </c:pt>
                <c:pt idx="1142">
                  <c:v>7.0071140838169788E-2</c:v>
                </c:pt>
                <c:pt idx="1143">
                  <c:v>7.0744578400999181E-2</c:v>
                </c:pt>
                <c:pt idx="1144">
                  <c:v>6.757413705607701E-2</c:v>
                </c:pt>
                <c:pt idx="1145">
                  <c:v>3.9431341357840377E-2</c:v>
                </c:pt>
                <c:pt idx="1146">
                  <c:v>7.976716469410558E-2</c:v>
                </c:pt>
                <c:pt idx="1147">
                  <c:v>3.8443461686557712E-2</c:v>
                </c:pt>
                <c:pt idx="1148">
                  <c:v>8.1390588296482824E-2</c:v>
                </c:pt>
                <c:pt idx="1149">
                  <c:v>1.5417024704275306E-2</c:v>
                </c:pt>
                <c:pt idx="1150">
                  <c:v>7.7498169192256772E-2</c:v>
                </c:pt>
                <c:pt idx="1151">
                  <c:v>5.4687168946679049E-2</c:v>
                </c:pt>
                <c:pt idx="1152">
                  <c:v>5.6164918320211671E-2</c:v>
                </c:pt>
                <c:pt idx="1153">
                  <c:v>3.0191615571425995E-2</c:v>
                </c:pt>
                <c:pt idx="1154">
                  <c:v>6.3115083888876988E-2</c:v>
                </c:pt>
                <c:pt idx="1155">
                  <c:v>4.1153595084031547E-2</c:v>
                </c:pt>
                <c:pt idx="1156">
                  <c:v>1.5024914259562094E-2</c:v>
                </c:pt>
                <c:pt idx="1157">
                  <c:v>5.9147623087643014E-2</c:v>
                </c:pt>
                <c:pt idx="1158">
                  <c:v>5.7419589838212659E-2</c:v>
                </c:pt>
                <c:pt idx="1159">
                  <c:v>3.7754787148770008E-2</c:v>
                </c:pt>
                <c:pt idx="1160">
                  <c:v>6.3134822717277606E-2</c:v>
                </c:pt>
                <c:pt idx="1161">
                  <c:v>7.9334874802498651E-2</c:v>
                </c:pt>
                <c:pt idx="1162">
                  <c:v>5.5331696796431074E-2</c:v>
                </c:pt>
                <c:pt idx="1163">
                  <c:v>6.6136901254061298E-2</c:v>
                </c:pt>
                <c:pt idx="1164">
                  <c:v>4.1968350219809047E-2</c:v>
                </c:pt>
                <c:pt idx="1165">
                  <c:v>5.4547480511265539E-2</c:v>
                </c:pt>
                <c:pt idx="1166">
                  <c:v>5.8934278756757053E-2</c:v>
                </c:pt>
                <c:pt idx="1167">
                  <c:v>6.0135279464097635E-2</c:v>
                </c:pt>
                <c:pt idx="1168">
                  <c:v>4.5665136320262062E-2</c:v>
                </c:pt>
                <c:pt idx="1169">
                  <c:v>6.5844652365727091E-2</c:v>
                </c:pt>
                <c:pt idx="1170">
                  <c:v>1.4139258838064328E-2</c:v>
                </c:pt>
                <c:pt idx="1171">
                  <c:v>5.7263261263244047E-2</c:v>
                </c:pt>
                <c:pt idx="1172">
                  <c:v>5.5947485043565864E-2</c:v>
                </c:pt>
                <c:pt idx="1173">
                  <c:v>3.8473749361856491E-2</c:v>
                </c:pt>
                <c:pt idx="1174">
                  <c:v>7.3798743242267373E-2</c:v>
                </c:pt>
                <c:pt idx="1175">
                  <c:v>4.5193229686532777E-2</c:v>
                </c:pt>
                <c:pt idx="1176">
                  <c:v>5.2550640454200437E-2</c:v>
                </c:pt>
                <c:pt idx="1177">
                  <c:v>7.2824173088107985E-2</c:v>
                </c:pt>
                <c:pt idx="1178">
                  <c:v>5.1380440291099144E-2</c:v>
                </c:pt>
                <c:pt idx="1179">
                  <c:v>8.1355315719150445E-2</c:v>
                </c:pt>
                <c:pt idx="1180">
                  <c:v>4.0378791199036423E-2</c:v>
                </c:pt>
                <c:pt idx="1181">
                  <c:v>5.1674910654904344E-2</c:v>
                </c:pt>
                <c:pt idx="1182">
                  <c:v>7.7756918377915568E-2</c:v>
                </c:pt>
                <c:pt idx="1183">
                  <c:v>3.9456306375568295E-2</c:v>
                </c:pt>
                <c:pt idx="1184">
                  <c:v>3.3798279806141446E-2</c:v>
                </c:pt>
                <c:pt idx="1185">
                  <c:v>5.7198528094484002E-2</c:v>
                </c:pt>
                <c:pt idx="1186">
                  <c:v>6.4955372505852788E-2</c:v>
                </c:pt>
                <c:pt idx="1187">
                  <c:v>4.1852850975733658E-2</c:v>
                </c:pt>
                <c:pt idx="1188">
                  <c:v>2.4587878843918332E-2</c:v>
                </c:pt>
                <c:pt idx="1189">
                  <c:v>5.7485218397274412E-2</c:v>
                </c:pt>
                <c:pt idx="1190">
                  <c:v>7.3970552267414336E-2</c:v>
                </c:pt>
                <c:pt idx="1191">
                  <c:v>6.079688595581012E-2</c:v>
                </c:pt>
                <c:pt idx="1192">
                  <c:v>2.8629249359494929E-2</c:v>
                </c:pt>
                <c:pt idx="1193">
                  <c:v>5.0532294943627709E-2</c:v>
                </c:pt>
                <c:pt idx="1194">
                  <c:v>5.6668670308867797E-2</c:v>
                </c:pt>
                <c:pt idx="1195">
                  <c:v>7.4383304337355016E-2</c:v>
                </c:pt>
                <c:pt idx="1196">
                  <c:v>4.9220093172761659E-2</c:v>
                </c:pt>
                <c:pt idx="1197">
                  <c:v>7.8399255839909171E-2</c:v>
                </c:pt>
                <c:pt idx="1198">
                  <c:v>6.4030423149458116E-2</c:v>
                </c:pt>
                <c:pt idx="1199">
                  <c:v>6.50443228659211E-2</c:v>
                </c:pt>
                <c:pt idx="1200">
                  <c:v>2.9074138468937638E-2</c:v>
                </c:pt>
                <c:pt idx="1201">
                  <c:v>8.182938024944264E-2</c:v>
                </c:pt>
                <c:pt idx="1202">
                  <c:v>4.8427542746519336E-2</c:v>
                </c:pt>
                <c:pt idx="1203">
                  <c:v>4.5698804738095122E-2</c:v>
                </c:pt>
                <c:pt idx="1204">
                  <c:v>2.2282871690754269E-2</c:v>
                </c:pt>
                <c:pt idx="1205">
                  <c:v>4.9786422594117113E-2</c:v>
                </c:pt>
                <c:pt idx="1206">
                  <c:v>7.3500672083819552E-2</c:v>
                </c:pt>
                <c:pt idx="1207">
                  <c:v>4.8522042485232397E-2</c:v>
                </c:pt>
                <c:pt idx="1208">
                  <c:v>3.9291092203695699E-2</c:v>
                </c:pt>
                <c:pt idx="1209">
                  <c:v>3.097823610380912E-3</c:v>
                </c:pt>
                <c:pt idx="1210">
                  <c:v>3.9611496641073773E-2</c:v>
                </c:pt>
                <c:pt idx="1211">
                  <c:v>5.5094982177138319E-2</c:v>
                </c:pt>
                <c:pt idx="1212">
                  <c:v>5.3284812180038166E-2</c:v>
                </c:pt>
                <c:pt idx="1213">
                  <c:v>6.0696928597090527E-2</c:v>
                </c:pt>
                <c:pt idx="1214">
                  <c:v>2.8440949907338919E-2</c:v>
                </c:pt>
                <c:pt idx="1215">
                  <c:v>4.2926453260668074E-2</c:v>
                </c:pt>
                <c:pt idx="1216">
                  <c:v>6.1479929511717601E-2</c:v>
                </c:pt>
                <c:pt idx="1217">
                  <c:v>6.2648758501020113E-2</c:v>
                </c:pt>
                <c:pt idx="1218">
                  <c:v>3.5810530319147466E-2</c:v>
                </c:pt>
                <c:pt idx="1219">
                  <c:v>5.8926674061929085E-2</c:v>
                </c:pt>
                <c:pt idx="1220">
                  <c:v>5.9066787826157874E-2</c:v>
                </c:pt>
                <c:pt idx="1221">
                  <c:v>6.9642806580516609E-2</c:v>
                </c:pt>
                <c:pt idx="1222">
                  <c:v>3.2712395229350377E-2</c:v>
                </c:pt>
                <c:pt idx="1223">
                  <c:v>8.2635919231096755E-2</c:v>
                </c:pt>
                <c:pt idx="1224">
                  <c:v>3.8038148776702974E-2</c:v>
                </c:pt>
                <c:pt idx="1225">
                  <c:v>6.7018903030578447E-3</c:v>
                </c:pt>
                <c:pt idx="1226">
                  <c:v>4.1585812022786384E-2</c:v>
                </c:pt>
                <c:pt idx="1227">
                  <c:v>6.7578469667036373E-2</c:v>
                </c:pt>
                <c:pt idx="1228">
                  <c:v>2.188992382344529E-2</c:v>
                </c:pt>
                <c:pt idx="1229">
                  <c:v>4.9808057476706413E-2</c:v>
                </c:pt>
                <c:pt idx="1230">
                  <c:v>6.436313632013474E-2</c:v>
                </c:pt>
                <c:pt idx="1231">
                  <c:v>8.1116624831554962E-2</c:v>
                </c:pt>
                <c:pt idx="1232">
                  <c:v>4.7789889593158996E-2</c:v>
                </c:pt>
                <c:pt idx="1233">
                  <c:v>9.7303563961554457E-2</c:v>
                </c:pt>
                <c:pt idx="1234">
                  <c:v>3.162984933729171E-2</c:v>
                </c:pt>
                <c:pt idx="1235">
                  <c:v>4.978254148698269E-2</c:v>
                </c:pt>
                <c:pt idx="1236">
                  <c:v>6.9238765223093135E-2</c:v>
                </c:pt>
                <c:pt idx="1237">
                  <c:v>2.5958181711863926E-2</c:v>
                </c:pt>
                <c:pt idx="1238">
                  <c:v>6.9295215009022332E-2</c:v>
                </c:pt>
                <c:pt idx="1239">
                  <c:v>4.8512229745403174E-2</c:v>
                </c:pt>
                <c:pt idx="1240">
                  <c:v>9.8041115919168337E-2</c:v>
                </c:pt>
                <c:pt idx="1241">
                  <c:v>4.6250243436152305E-2</c:v>
                </c:pt>
                <c:pt idx="1242">
                  <c:v>5.6797124332742976E-2</c:v>
                </c:pt>
                <c:pt idx="1243">
                  <c:v>6.4158719788866392E-2</c:v>
                </c:pt>
                <c:pt idx="1244">
                  <c:v>3.9373244853614153E-2</c:v>
                </c:pt>
                <c:pt idx="1245">
                  <c:v>3.2897498636379419E-2</c:v>
                </c:pt>
                <c:pt idx="1246">
                  <c:v>4.1013421449266285E-2</c:v>
                </c:pt>
                <c:pt idx="1247">
                  <c:v>7.9428887761149619E-2</c:v>
                </c:pt>
                <c:pt idx="1248">
                  <c:v>9.3970885281987049E-2</c:v>
                </c:pt>
                <c:pt idx="1249">
                  <c:v>5.3039672440339719E-2</c:v>
                </c:pt>
                <c:pt idx="1250">
                  <c:v>6.961834412151699E-2</c:v>
                </c:pt>
                <c:pt idx="1251">
                  <c:v>4.2033028856013038E-2</c:v>
                </c:pt>
                <c:pt idx="1252">
                  <c:v>2.3964281440365054E-2</c:v>
                </c:pt>
                <c:pt idx="1253">
                  <c:v>3.3480015072356317E-3</c:v>
                </c:pt>
                <c:pt idx="1254">
                  <c:v>2.9467795717095152E-2</c:v>
                </c:pt>
                <c:pt idx="1255">
                  <c:v>4.263197766161575E-2</c:v>
                </c:pt>
                <c:pt idx="1256">
                  <c:v>5.53373423609064E-2</c:v>
                </c:pt>
                <c:pt idx="1257">
                  <c:v>7.002209036842294E-2</c:v>
                </c:pt>
                <c:pt idx="1258">
                  <c:v>3.6592674488582499E-2</c:v>
                </c:pt>
                <c:pt idx="1259">
                  <c:v>5.4185821840670334E-2</c:v>
                </c:pt>
                <c:pt idx="1260">
                  <c:v>6.1918608813934406E-2</c:v>
                </c:pt>
                <c:pt idx="1261">
                  <c:v>4.9801055613967721E-2</c:v>
                </c:pt>
                <c:pt idx="1262">
                  <c:v>2.7425474785342407E-2</c:v>
                </c:pt>
                <c:pt idx="1263">
                  <c:v>7.3360355046230397E-2</c:v>
                </c:pt>
                <c:pt idx="1264">
                  <c:v>5.4852552756542383E-2</c:v>
                </c:pt>
                <c:pt idx="1265">
                  <c:v>6.1584081017367232E-2</c:v>
                </c:pt>
                <c:pt idx="1266">
                  <c:v>5.069688500981695E-2</c:v>
                </c:pt>
                <c:pt idx="1267">
                  <c:v>7.1144209498300692E-2</c:v>
                </c:pt>
                <c:pt idx="1268">
                  <c:v>5.7905898355215091E-2</c:v>
                </c:pt>
                <c:pt idx="1269">
                  <c:v>7.668390450542284E-2</c:v>
                </c:pt>
                <c:pt idx="1270">
                  <c:v>6.3487777081987412E-2</c:v>
                </c:pt>
                <c:pt idx="1271">
                  <c:v>6.4665000807370698E-2</c:v>
                </c:pt>
                <c:pt idx="1272">
                  <c:v>6.2854904574292075E-2</c:v>
                </c:pt>
                <c:pt idx="1273">
                  <c:v>5.6520011489610167E-2</c:v>
                </c:pt>
                <c:pt idx="1274">
                  <c:v>7.1921860462256737E-2</c:v>
                </c:pt>
                <c:pt idx="1275">
                  <c:v>4.4515961389853753E-2</c:v>
                </c:pt>
                <c:pt idx="1276">
                  <c:v>6.4448826084529204E-2</c:v>
                </c:pt>
                <c:pt idx="1277">
                  <c:v>5.5850282425080056E-2</c:v>
                </c:pt>
                <c:pt idx="1278">
                  <c:v>4.6227225809718775E-2</c:v>
                </c:pt>
                <c:pt idx="1279">
                  <c:v>4.1196162350544407E-2</c:v>
                </c:pt>
                <c:pt idx="1280">
                  <c:v>7.9885032630591074E-2</c:v>
                </c:pt>
                <c:pt idx="1281">
                  <c:v>6.4422385661739662E-2</c:v>
                </c:pt>
                <c:pt idx="1282">
                  <c:v>4.6725921708978824E-2</c:v>
                </c:pt>
                <c:pt idx="1283">
                  <c:v>6.5562300593421247E-2</c:v>
                </c:pt>
                <c:pt idx="1284">
                  <c:v>4.0051725643418412E-2</c:v>
                </c:pt>
                <c:pt idx="1285">
                  <c:v>4.6356007853817438E-2</c:v>
                </c:pt>
                <c:pt idx="1286">
                  <c:v>1.8996993981033494E-2</c:v>
                </c:pt>
                <c:pt idx="1287">
                  <c:v>1.6200187507493413E-2</c:v>
                </c:pt>
                <c:pt idx="1288">
                  <c:v>5.6501437995181786E-2</c:v>
                </c:pt>
                <c:pt idx="1289">
                  <c:v>6.9000354556086885E-2</c:v>
                </c:pt>
                <c:pt idx="1290">
                  <c:v>8.0079313411968805E-2</c:v>
                </c:pt>
                <c:pt idx="1291">
                  <c:v>5.3166762571859899E-2</c:v>
                </c:pt>
                <c:pt idx="1292">
                  <c:v>6.783118065043911E-2</c:v>
                </c:pt>
                <c:pt idx="1293">
                  <c:v>6.4709857743196098E-2</c:v>
                </c:pt>
                <c:pt idx="1294">
                  <c:v>5.8902268595093871E-2</c:v>
                </c:pt>
                <c:pt idx="1295">
                  <c:v>7.0116874449671573E-2</c:v>
                </c:pt>
                <c:pt idx="1296">
                  <c:v>6.0255523268535782E-2</c:v>
                </c:pt>
                <c:pt idx="1297">
                  <c:v>7.0791473124006882E-2</c:v>
                </c:pt>
                <c:pt idx="1298">
                  <c:v>3.6072447500269389E-2</c:v>
                </c:pt>
                <c:pt idx="1299">
                  <c:v>5.1547806792020423E-2</c:v>
                </c:pt>
                <c:pt idx="1300">
                  <c:v>6.1630438127028536E-2</c:v>
                </c:pt>
                <c:pt idx="1301">
                  <c:v>4.9749139229580963E-2</c:v>
                </c:pt>
                <c:pt idx="1302">
                  <c:v>8.2512033396531237E-3</c:v>
                </c:pt>
                <c:pt idx="1303">
                  <c:v>5.044101610470747E-2</c:v>
                </c:pt>
                <c:pt idx="1304">
                  <c:v>4.471002005968483E-2</c:v>
                </c:pt>
                <c:pt idx="1305">
                  <c:v>5.923750919179388E-2</c:v>
                </c:pt>
                <c:pt idx="1306">
                  <c:v>2.6399504546689823E-2</c:v>
                </c:pt>
                <c:pt idx="1307">
                  <c:v>6.3469085273926751E-2</c:v>
                </c:pt>
                <c:pt idx="1308">
                  <c:v>3.3447450885027541E-2</c:v>
                </c:pt>
                <c:pt idx="1309">
                  <c:v>9.0515857991208537E-3</c:v>
                </c:pt>
                <c:pt idx="1310">
                  <c:v>5.4133840498533536E-2</c:v>
                </c:pt>
                <c:pt idx="1311">
                  <c:v>3.7928370928444533E-2</c:v>
                </c:pt>
                <c:pt idx="1312">
                  <c:v>8.1113152414970024E-2</c:v>
                </c:pt>
                <c:pt idx="1313">
                  <c:v>7.1310205716117292E-2</c:v>
                </c:pt>
                <c:pt idx="1314">
                  <c:v>7.2084239902062391E-2</c:v>
                </c:pt>
                <c:pt idx="1315">
                  <c:v>4.6053813856928971E-2</c:v>
                </c:pt>
                <c:pt idx="1316">
                  <c:v>2.6760109854535141E-2</c:v>
                </c:pt>
                <c:pt idx="1317">
                  <c:v>5.4265839017301254E-2</c:v>
                </c:pt>
                <c:pt idx="1318">
                  <c:v>6.9068735384533453E-2</c:v>
                </c:pt>
                <c:pt idx="1319">
                  <c:v>5.6586583490620568E-2</c:v>
                </c:pt>
                <c:pt idx="1320">
                  <c:v>3.1526900129314195E-2</c:v>
                </c:pt>
                <c:pt idx="1321">
                  <c:v>0.11339853804261266</c:v>
                </c:pt>
                <c:pt idx="1322">
                  <c:v>2.6907269260631306E-2</c:v>
                </c:pt>
                <c:pt idx="1323">
                  <c:v>5.8297961377777319E-2</c:v>
                </c:pt>
                <c:pt idx="1324">
                  <c:v>4.44581948959894E-2</c:v>
                </c:pt>
                <c:pt idx="1325">
                  <c:v>5.5390100092819083E-2</c:v>
                </c:pt>
                <c:pt idx="1326">
                  <c:v>7.1660918469237139E-2</c:v>
                </c:pt>
                <c:pt idx="1327">
                  <c:v>6.3354595887121279E-2</c:v>
                </c:pt>
                <c:pt idx="1328">
                  <c:v>5.9425262919108324E-2</c:v>
                </c:pt>
                <c:pt idx="1329">
                  <c:v>7.6549319845857916E-2</c:v>
                </c:pt>
                <c:pt idx="1330">
                  <c:v>4.9112423000584937E-2</c:v>
                </c:pt>
                <c:pt idx="1331">
                  <c:v>4.4119946444680147E-2</c:v>
                </c:pt>
                <c:pt idx="1332">
                  <c:v>8.6031524362268658E-2</c:v>
                </c:pt>
                <c:pt idx="1333">
                  <c:v>5.6191439313069858E-2</c:v>
                </c:pt>
                <c:pt idx="1334">
                  <c:v>5.0174390113656098E-2</c:v>
                </c:pt>
                <c:pt idx="1335">
                  <c:v>5.6544707055437099E-2</c:v>
                </c:pt>
                <c:pt idx="1336">
                  <c:v>6.6426905855792751E-2</c:v>
                </c:pt>
                <c:pt idx="1337">
                  <c:v>4.5143042276683476E-2</c:v>
                </c:pt>
                <c:pt idx="1338">
                  <c:v>4.0535620269949058E-2</c:v>
                </c:pt>
                <c:pt idx="1339">
                  <c:v>6.933000602323075E-2</c:v>
                </c:pt>
                <c:pt idx="1340">
                  <c:v>4.8104830161830259E-2</c:v>
                </c:pt>
                <c:pt idx="1341">
                  <c:v>3.9224101511035364E-2</c:v>
                </c:pt>
                <c:pt idx="1342">
                  <c:v>5.5734412048705134E-2</c:v>
                </c:pt>
                <c:pt idx="1343">
                  <c:v>3.8939303711938988E-2</c:v>
                </c:pt>
                <c:pt idx="1344">
                  <c:v>6.9597032079219773E-2</c:v>
                </c:pt>
                <c:pt idx="1345">
                  <c:v>2.113767264503208E-2</c:v>
                </c:pt>
                <c:pt idx="1346">
                  <c:v>4.0323640032318919E-2</c:v>
                </c:pt>
                <c:pt idx="1347">
                  <c:v>1.0591805806708765E-2</c:v>
                </c:pt>
                <c:pt idx="1348">
                  <c:v>6.1931165403566357E-2</c:v>
                </c:pt>
                <c:pt idx="1349">
                  <c:v>2.1861136121188285E-2</c:v>
                </c:pt>
                <c:pt idx="1350">
                  <c:v>7.3229736797202294E-2</c:v>
                </c:pt>
                <c:pt idx="1351">
                  <c:v>4.6961654432572664E-2</c:v>
                </c:pt>
                <c:pt idx="1352">
                  <c:v>4.4962648334460426E-2</c:v>
                </c:pt>
                <c:pt idx="1353">
                  <c:v>5.552680386169595E-2</c:v>
                </c:pt>
                <c:pt idx="1354">
                  <c:v>4.0991653874595163E-2</c:v>
                </c:pt>
                <c:pt idx="1355">
                  <c:v>4.640800009926932E-2</c:v>
                </c:pt>
                <c:pt idx="1356">
                  <c:v>4.2399223299399824E-2</c:v>
                </c:pt>
                <c:pt idx="1357">
                  <c:v>9.6607509468933372E-3</c:v>
                </c:pt>
                <c:pt idx="1358">
                  <c:v>4.3289291491649617E-2</c:v>
                </c:pt>
                <c:pt idx="1359">
                  <c:v>5.3262825435228422E-2</c:v>
                </c:pt>
                <c:pt idx="1360">
                  <c:v>4.3850636584536973E-2</c:v>
                </c:pt>
                <c:pt idx="1361">
                  <c:v>5.0060699868055059E-2</c:v>
                </c:pt>
                <c:pt idx="1362">
                  <c:v>5.2454154959768851E-2</c:v>
                </c:pt>
                <c:pt idx="1363">
                  <c:v>6.6234611246139191E-2</c:v>
                </c:pt>
                <c:pt idx="1364">
                  <c:v>5.4133582613318493E-2</c:v>
                </c:pt>
                <c:pt idx="1365">
                  <c:v>7.4230546222695593E-2</c:v>
                </c:pt>
                <c:pt idx="1366">
                  <c:v>3.0038733296180564E-2</c:v>
                </c:pt>
                <c:pt idx="1367">
                  <c:v>5.1653330359536231E-2</c:v>
                </c:pt>
                <c:pt idx="1368">
                  <c:v>5.2314283446068088E-2</c:v>
                </c:pt>
                <c:pt idx="1369">
                  <c:v>3.8782791382027504E-2</c:v>
                </c:pt>
                <c:pt idx="1370">
                  <c:v>6.1638277423068766E-2</c:v>
                </c:pt>
                <c:pt idx="1371">
                  <c:v>4.3649412892242556E-2</c:v>
                </c:pt>
                <c:pt idx="1372">
                  <c:v>2.1640258105227073E-2</c:v>
                </c:pt>
                <c:pt idx="1373">
                  <c:v>6.6888088439913618E-2</c:v>
                </c:pt>
                <c:pt idx="1374">
                  <c:v>7.2202181715452174E-2</c:v>
                </c:pt>
                <c:pt idx="1375">
                  <c:v>6.7318169677997253E-2</c:v>
                </c:pt>
                <c:pt idx="1376">
                  <c:v>7.6292209938897571E-2</c:v>
                </c:pt>
                <c:pt idx="1377">
                  <c:v>3.778523925812613E-2</c:v>
                </c:pt>
                <c:pt idx="1378">
                  <c:v>0.12117025284099694</c:v>
                </c:pt>
                <c:pt idx="1379">
                  <c:v>5.850030455590649E-2</c:v>
                </c:pt>
                <c:pt idx="1380">
                  <c:v>3.5994384791338374E-2</c:v>
                </c:pt>
                <c:pt idx="1381">
                  <c:v>2.1139583207203494E-2</c:v>
                </c:pt>
                <c:pt idx="1382">
                  <c:v>5.0404575597436468E-2</c:v>
                </c:pt>
                <c:pt idx="1383">
                  <c:v>6.3924966677407352E-2</c:v>
                </c:pt>
                <c:pt idx="1384">
                  <c:v>6.6666256559087533E-2</c:v>
                </c:pt>
                <c:pt idx="1385">
                  <c:v>4.0977480951001233E-2</c:v>
                </c:pt>
                <c:pt idx="1386">
                  <c:v>5.3606614237236255E-2</c:v>
                </c:pt>
                <c:pt idx="1387">
                  <c:v>4.1821089816344359E-2</c:v>
                </c:pt>
                <c:pt idx="1388">
                  <c:v>4.5280932456801315E-2</c:v>
                </c:pt>
                <c:pt idx="1389">
                  <c:v>7.1189810177862051E-2</c:v>
                </c:pt>
                <c:pt idx="1390">
                  <c:v>4.1079634294261758E-2</c:v>
                </c:pt>
                <c:pt idx="1391">
                  <c:v>2.7582342430501616E-2</c:v>
                </c:pt>
                <c:pt idx="1392">
                  <c:v>4.8501200287604601E-2</c:v>
                </c:pt>
                <c:pt idx="1393">
                  <c:v>2.7406413545001063E-2</c:v>
                </c:pt>
                <c:pt idx="1394">
                  <c:v>5.2951693345568873E-2</c:v>
                </c:pt>
                <c:pt idx="1395">
                  <c:v>5.8389249246911412E-2</c:v>
                </c:pt>
                <c:pt idx="1396">
                  <c:v>6.1994709619483612E-2</c:v>
                </c:pt>
                <c:pt idx="1397">
                  <c:v>3.8164092379957271E-2</c:v>
                </c:pt>
                <c:pt idx="1398">
                  <c:v>8.7001968555773246E-3</c:v>
                </c:pt>
                <c:pt idx="1399">
                  <c:v>4.1583467685411768E-2</c:v>
                </c:pt>
                <c:pt idx="1400">
                  <c:v>4.3637375929862776E-2</c:v>
                </c:pt>
                <c:pt idx="1401">
                  <c:v>9.031115426040584E-2</c:v>
                </c:pt>
                <c:pt idx="1402">
                  <c:v>4.3394247494921157E-2</c:v>
                </c:pt>
                <c:pt idx="1403">
                  <c:v>5.7171129476391497E-2</c:v>
                </c:pt>
                <c:pt idx="1404">
                  <c:v>4.8345724174817972E-2</c:v>
                </c:pt>
                <c:pt idx="1405">
                  <c:v>7.1191865899875834E-2</c:v>
                </c:pt>
                <c:pt idx="1406">
                  <c:v>3.8597132685319113E-2</c:v>
                </c:pt>
                <c:pt idx="1407">
                  <c:v>6.1333830670869061E-2</c:v>
                </c:pt>
                <c:pt idx="1408">
                  <c:v>2.8909268883168637E-2</c:v>
                </c:pt>
                <c:pt idx="1409">
                  <c:v>6.0908792587014593E-2</c:v>
                </c:pt>
                <c:pt idx="1410">
                  <c:v>5.9111339875369151E-2</c:v>
                </c:pt>
                <c:pt idx="1411">
                  <c:v>4.1172645717676926E-2</c:v>
                </c:pt>
                <c:pt idx="1412">
                  <c:v>5.9587422290920983E-2</c:v>
                </c:pt>
                <c:pt idx="1413">
                  <c:v>2.5201320219664702E-2</c:v>
                </c:pt>
                <c:pt idx="1414">
                  <c:v>3.4156383854074102E-2</c:v>
                </c:pt>
                <c:pt idx="1415">
                  <c:v>7.0021926299409287E-2</c:v>
                </c:pt>
                <c:pt idx="1416">
                  <c:v>5.4104104527068875E-2</c:v>
                </c:pt>
                <c:pt idx="1417">
                  <c:v>2.5501862150151988E-2</c:v>
                </c:pt>
                <c:pt idx="1418">
                  <c:v>2.6405254818200219E-2</c:v>
                </c:pt>
                <c:pt idx="1419">
                  <c:v>6.1293371890989712E-2</c:v>
                </c:pt>
                <c:pt idx="1420">
                  <c:v>7.5102578109443652E-2</c:v>
                </c:pt>
                <c:pt idx="1421">
                  <c:v>4.6951492336402889E-2</c:v>
                </c:pt>
                <c:pt idx="1422">
                  <c:v>5.7498823489916528E-2</c:v>
                </c:pt>
                <c:pt idx="1423">
                  <c:v>4.9045532503474515E-2</c:v>
                </c:pt>
                <c:pt idx="1424">
                  <c:v>9.1127340700592196E-2</c:v>
                </c:pt>
                <c:pt idx="1425">
                  <c:v>6.5892069551187371E-2</c:v>
                </c:pt>
                <c:pt idx="1426">
                  <c:v>6.4409502268949398E-2</c:v>
                </c:pt>
                <c:pt idx="1427">
                  <c:v>4.4799308199263477E-2</c:v>
                </c:pt>
                <c:pt idx="1428">
                  <c:v>4.8854758837090506E-2</c:v>
                </c:pt>
                <c:pt idx="1429">
                  <c:v>5.5817765636328232E-2</c:v>
                </c:pt>
                <c:pt idx="1430">
                  <c:v>4.4385378582560642E-2</c:v>
                </c:pt>
                <c:pt idx="1431">
                  <c:v>5.8791240509722065E-2</c:v>
                </c:pt>
                <c:pt idx="1432">
                  <c:v>1.436493433955327E-2</c:v>
                </c:pt>
                <c:pt idx="1433">
                  <c:v>5.084493636634449E-2</c:v>
                </c:pt>
                <c:pt idx="1434">
                  <c:v>5.3435053424337464E-2</c:v>
                </c:pt>
                <c:pt idx="1435">
                  <c:v>0.1093242412908878</c:v>
                </c:pt>
                <c:pt idx="1436">
                  <c:v>4.5666834059599426E-2</c:v>
                </c:pt>
                <c:pt idx="1437">
                  <c:v>7.1189824139459318E-2</c:v>
                </c:pt>
                <c:pt idx="1438">
                  <c:v>-2.0078317871752294E-3</c:v>
                </c:pt>
                <c:pt idx="1439">
                  <c:v>2.4083176403790374E-2</c:v>
                </c:pt>
                <c:pt idx="1440">
                  <c:v>3.4154714733518665E-2</c:v>
                </c:pt>
                <c:pt idx="1441">
                  <c:v>4.5332065295134005E-2</c:v>
                </c:pt>
                <c:pt idx="1442">
                  <c:v>6.4838869043559844E-2</c:v>
                </c:pt>
                <c:pt idx="1443">
                  <c:v>4.2372647682318354E-2</c:v>
                </c:pt>
                <c:pt idx="1444">
                  <c:v>6.9837850649706157E-2</c:v>
                </c:pt>
                <c:pt idx="1445">
                  <c:v>3.2430593271290775E-2</c:v>
                </c:pt>
                <c:pt idx="1446">
                  <c:v>5.3565034423940394E-2</c:v>
                </c:pt>
                <c:pt idx="1447">
                  <c:v>5.0804700753087739E-2</c:v>
                </c:pt>
                <c:pt idx="1448">
                  <c:v>2.7309725261700279E-2</c:v>
                </c:pt>
                <c:pt idx="1449">
                  <c:v>5.6874663790154045E-3</c:v>
                </c:pt>
                <c:pt idx="1450">
                  <c:v>5.8449230457564838E-2</c:v>
                </c:pt>
                <c:pt idx="1451">
                  <c:v>6.5976398104184542E-2</c:v>
                </c:pt>
                <c:pt idx="1452">
                  <c:v>5.8884141631842524E-2</c:v>
                </c:pt>
                <c:pt idx="1453">
                  <c:v>6.5287167870228369E-2</c:v>
                </c:pt>
                <c:pt idx="1454">
                  <c:v>4.754942667730977E-2</c:v>
                </c:pt>
                <c:pt idx="1455">
                  <c:v>7.0644336928700507E-2</c:v>
                </c:pt>
                <c:pt idx="1456">
                  <c:v>6.6375853151546316E-2</c:v>
                </c:pt>
                <c:pt idx="1457">
                  <c:v>7.2622273834350493E-2</c:v>
                </c:pt>
                <c:pt idx="1458">
                  <c:v>8.5280324414332587E-2</c:v>
                </c:pt>
                <c:pt idx="1459">
                  <c:v>3.8555006483295351E-2</c:v>
                </c:pt>
                <c:pt idx="1460">
                  <c:v>7.713202174793371E-2</c:v>
                </c:pt>
                <c:pt idx="1461">
                  <c:v>5.70615416218751E-2</c:v>
                </c:pt>
                <c:pt idx="1462">
                  <c:v>5.1238340494739132E-2</c:v>
                </c:pt>
                <c:pt idx="1463">
                  <c:v>8.4594535443698854E-2</c:v>
                </c:pt>
                <c:pt idx="1464">
                  <c:v>6.4193073224286995E-2</c:v>
                </c:pt>
                <c:pt idx="1465">
                  <c:v>3.3034706921541201E-2</c:v>
                </c:pt>
                <c:pt idx="1466">
                  <c:v>4.8741838965494944E-2</c:v>
                </c:pt>
                <c:pt idx="1467">
                  <c:v>5.4793907125479796E-2</c:v>
                </c:pt>
                <c:pt idx="1468">
                  <c:v>6.8770766916069287E-2</c:v>
                </c:pt>
                <c:pt idx="1469">
                  <c:v>8.0510346206629668E-2</c:v>
                </c:pt>
                <c:pt idx="1470">
                  <c:v>6.6037254160807357E-2</c:v>
                </c:pt>
                <c:pt idx="1471">
                  <c:v>4.2790259704246436E-2</c:v>
                </c:pt>
                <c:pt idx="1472">
                  <c:v>6.9875001109829971E-2</c:v>
                </c:pt>
                <c:pt idx="1473">
                  <c:v>1.0659813105725224E-2</c:v>
                </c:pt>
                <c:pt idx="1474">
                  <c:v>4.3290507244125143E-2</c:v>
                </c:pt>
                <c:pt idx="1475">
                  <c:v>7.1109178197965667E-2</c:v>
                </c:pt>
                <c:pt idx="1476">
                  <c:v>4.1747713874703496E-2</c:v>
                </c:pt>
                <c:pt idx="1477">
                  <c:v>4.0223259981048087E-2</c:v>
                </c:pt>
                <c:pt idx="1478">
                  <c:v>6.626011396547099E-2</c:v>
                </c:pt>
                <c:pt idx="1479">
                  <c:v>2.4963508962959013E-2</c:v>
                </c:pt>
                <c:pt idx="1480">
                  <c:v>6.8908769291990829E-2</c:v>
                </c:pt>
                <c:pt idx="1481">
                  <c:v>6.5990739217187427E-2</c:v>
                </c:pt>
                <c:pt idx="1482">
                  <c:v>3.9819153318118305E-2</c:v>
                </c:pt>
                <c:pt idx="1483">
                  <c:v>3.1163716045626899E-2</c:v>
                </c:pt>
                <c:pt idx="1484">
                  <c:v>6.4470097930571735E-2</c:v>
                </c:pt>
                <c:pt idx="1485">
                  <c:v>5.5685534257167629E-2</c:v>
                </c:pt>
                <c:pt idx="1486">
                  <c:v>7.3084370111621888E-2</c:v>
                </c:pt>
                <c:pt idx="1487">
                  <c:v>4.5467015558550428E-2</c:v>
                </c:pt>
                <c:pt idx="1488">
                  <c:v>4.4620532152647385E-2</c:v>
                </c:pt>
                <c:pt idx="1489">
                  <c:v>5.3099617739922778E-2</c:v>
                </c:pt>
                <c:pt idx="1490">
                  <c:v>2.8311040984932367E-2</c:v>
                </c:pt>
                <c:pt idx="1491">
                  <c:v>6.9793208662149775E-2</c:v>
                </c:pt>
                <c:pt idx="1492">
                  <c:v>8.7651814433158642E-2</c:v>
                </c:pt>
                <c:pt idx="1493">
                  <c:v>3.4805293622316796E-2</c:v>
                </c:pt>
                <c:pt idx="1494">
                  <c:v>6.2236736397232373E-2</c:v>
                </c:pt>
                <c:pt idx="1495">
                  <c:v>3.7096979047414935E-2</c:v>
                </c:pt>
                <c:pt idx="1496">
                  <c:v>3.6932562961709353E-2</c:v>
                </c:pt>
                <c:pt idx="1497">
                  <c:v>7.9925798057191189E-2</c:v>
                </c:pt>
                <c:pt idx="1498">
                  <c:v>3.906399167683583E-2</c:v>
                </c:pt>
                <c:pt idx="1499">
                  <c:v>4.9668241077909681E-2</c:v>
                </c:pt>
                <c:pt idx="1500">
                  <c:v>4.9480136185708012E-2</c:v>
                </c:pt>
                <c:pt idx="1501">
                  <c:v>6.736680804460371E-2</c:v>
                </c:pt>
                <c:pt idx="1502">
                  <c:v>6.1014555190329833E-2</c:v>
                </c:pt>
                <c:pt idx="1503">
                  <c:v>5.644969429998703E-2</c:v>
                </c:pt>
                <c:pt idx="1504">
                  <c:v>8.8022514832210602E-2</c:v>
                </c:pt>
                <c:pt idx="1505">
                  <c:v>3.5380140317231745E-2</c:v>
                </c:pt>
                <c:pt idx="1506">
                  <c:v>7.012497254119146E-2</c:v>
                </c:pt>
                <c:pt idx="1507">
                  <c:v>2.9956245591226976E-2</c:v>
                </c:pt>
                <c:pt idx="1508">
                  <c:v>3.5251246443237849E-2</c:v>
                </c:pt>
                <c:pt idx="1509">
                  <c:v>2.6128134844157824E-2</c:v>
                </c:pt>
                <c:pt idx="1510">
                  <c:v>7.3580050697689525E-2</c:v>
                </c:pt>
                <c:pt idx="1511">
                  <c:v>8.9787227429428379E-2</c:v>
                </c:pt>
                <c:pt idx="1512">
                  <c:v>6.030623646786698E-2</c:v>
                </c:pt>
                <c:pt idx="1513">
                  <c:v>2.9245325340386263E-2</c:v>
                </c:pt>
                <c:pt idx="1514">
                  <c:v>-5.0742799369684066E-3</c:v>
                </c:pt>
                <c:pt idx="1515">
                  <c:v>7.8770045814279155E-2</c:v>
                </c:pt>
                <c:pt idx="1516">
                  <c:v>4.4744812863350303E-2</c:v>
                </c:pt>
                <c:pt idx="1517">
                  <c:v>5.2762768543932692E-2</c:v>
                </c:pt>
                <c:pt idx="1518">
                  <c:v>3.7982112753611297E-2</c:v>
                </c:pt>
                <c:pt idx="1519">
                  <c:v>4.621198811794211E-2</c:v>
                </c:pt>
                <c:pt idx="1520">
                  <c:v>3.3283272836650252E-2</c:v>
                </c:pt>
                <c:pt idx="1521">
                  <c:v>3.6220655004766789E-2</c:v>
                </c:pt>
                <c:pt idx="1522">
                  <c:v>3.4919937128978451E-2</c:v>
                </c:pt>
                <c:pt idx="1523">
                  <c:v>6.9381951227305033E-2</c:v>
                </c:pt>
                <c:pt idx="1524">
                  <c:v>6.1913163381258129E-2</c:v>
                </c:pt>
                <c:pt idx="1525">
                  <c:v>6.0942359695216164E-2</c:v>
                </c:pt>
                <c:pt idx="1526">
                  <c:v>6.1857881054385083E-2</c:v>
                </c:pt>
                <c:pt idx="1527">
                  <c:v>4.7491133930678608E-2</c:v>
                </c:pt>
                <c:pt idx="1528">
                  <c:v>8.3057934795980337E-3</c:v>
                </c:pt>
                <c:pt idx="1529">
                  <c:v>4.2351499172874008E-2</c:v>
                </c:pt>
                <c:pt idx="1530">
                  <c:v>1.6477966217698758E-2</c:v>
                </c:pt>
                <c:pt idx="1531">
                  <c:v>3.8348468063137908E-2</c:v>
                </c:pt>
                <c:pt idx="1532">
                  <c:v>5.2411126062238217E-2</c:v>
                </c:pt>
                <c:pt idx="1533">
                  <c:v>6.2349394149823434E-2</c:v>
                </c:pt>
                <c:pt idx="1534">
                  <c:v>7.5604243168723162E-2</c:v>
                </c:pt>
                <c:pt idx="1535">
                  <c:v>5.2380830584470156E-2</c:v>
                </c:pt>
                <c:pt idx="1536">
                  <c:v>1.7417652681296358E-2</c:v>
                </c:pt>
                <c:pt idx="1537">
                  <c:v>2.9415612507463884E-2</c:v>
                </c:pt>
                <c:pt idx="1538">
                  <c:v>9.4228398101921546E-2</c:v>
                </c:pt>
                <c:pt idx="1539">
                  <c:v>6.1954148353107474E-2</c:v>
                </c:pt>
                <c:pt idx="1540">
                  <c:v>4.2317560673956062E-2</c:v>
                </c:pt>
                <c:pt idx="1541">
                  <c:v>4.940551069749699E-2</c:v>
                </c:pt>
                <c:pt idx="1542">
                  <c:v>6.176607911327775E-2</c:v>
                </c:pt>
                <c:pt idx="1543">
                  <c:v>2.9573211503128249E-2</c:v>
                </c:pt>
                <c:pt idx="1544">
                  <c:v>3.255396279755346E-2</c:v>
                </c:pt>
                <c:pt idx="1545">
                  <c:v>6.7627306776259916E-2</c:v>
                </c:pt>
                <c:pt idx="1546">
                  <c:v>6.5379138372143986E-2</c:v>
                </c:pt>
                <c:pt idx="1547">
                  <c:v>4.3235739102164217E-2</c:v>
                </c:pt>
                <c:pt idx="1548">
                  <c:v>8.4817061362331081E-2</c:v>
                </c:pt>
                <c:pt idx="1549">
                  <c:v>3.8573768612932213E-2</c:v>
                </c:pt>
                <c:pt idx="1550">
                  <c:v>2.7187949919695087E-2</c:v>
                </c:pt>
                <c:pt idx="1551">
                  <c:v>4.6575590923032928E-2</c:v>
                </c:pt>
                <c:pt idx="1552">
                  <c:v>6.4893058396023356E-2</c:v>
                </c:pt>
                <c:pt idx="1553">
                  <c:v>5.1187398859227379E-2</c:v>
                </c:pt>
                <c:pt idx="1554">
                  <c:v>2.155012834278125E-2</c:v>
                </c:pt>
                <c:pt idx="1555">
                  <c:v>7.8293979252482604E-2</c:v>
                </c:pt>
                <c:pt idx="1556">
                  <c:v>8.5252618460437801E-2</c:v>
                </c:pt>
                <c:pt idx="1557">
                  <c:v>4.7937468115462512E-2</c:v>
                </c:pt>
                <c:pt idx="1558">
                  <c:v>4.6044242681618552E-2</c:v>
                </c:pt>
                <c:pt idx="1559">
                  <c:v>8.1583672750012909E-2</c:v>
                </c:pt>
                <c:pt idx="1560">
                  <c:v>6.6428494349146827E-2</c:v>
                </c:pt>
                <c:pt idx="1561">
                  <c:v>4.0146007567418596E-2</c:v>
                </c:pt>
                <c:pt idx="1562">
                  <c:v>2.9406049509464599E-2</c:v>
                </c:pt>
                <c:pt idx="1563">
                  <c:v>6.4375174897576271E-2</c:v>
                </c:pt>
                <c:pt idx="1564">
                  <c:v>3.6272110135299573E-2</c:v>
                </c:pt>
                <c:pt idx="1565">
                  <c:v>3.4280105598642086E-2</c:v>
                </c:pt>
                <c:pt idx="1566">
                  <c:v>5.0729442636539696E-2</c:v>
                </c:pt>
                <c:pt idx="1567">
                  <c:v>6.4978687725713857E-2</c:v>
                </c:pt>
                <c:pt idx="1568">
                  <c:v>0.12098936199673263</c:v>
                </c:pt>
                <c:pt idx="1569">
                  <c:v>3.9117237403758609E-2</c:v>
                </c:pt>
                <c:pt idx="1570">
                  <c:v>2.75240862921598E-2</c:v>
                </c:pt>
                <c:pt idx="1571">
                  <c:v>6.8615502427739283E-2</c:v>
                </c:pt>
                <c:pt idx="1572">
                  <c:v>6.6242460724177138E-2</c:v>
                </c:pt>
                <c:pt idx="1573">
                  <c:v>2.3698122192881976E-2</c:v>
                </c:pt>
                <c:pt idx="1574">
                  <c:v>4.7532432981086253E-2</c:v>
                </c:pt>
                <c:pt idx="1575">
                  <c:v>7.0985137526878989E-2</c:v>
                </c:pt>
                <c:pt idx="1576">
                  <c:v>4.2676803984034561E-2</c:v>
                </c:pt>
                <c:pt idx="1577">
                  <c:v>5.3969419707776189E-2</c:v>
                </c:pt>
                <c:pt idx="1578">
                  <c:v>6.6255611379209878E-2</c:v>
                </c:pt>
                <c:pt idx="1579">
                  <c:v>0.10080632915491902</c:v>
                </c:pt>
                <c:pt idx="1580">
                  <c:v>6.5897339570427843E-2</c:v>
                </c:pt>
                <c:pt idx="1581">
                  <c:v>6.8220032538382214E-2</c:v>
                </c:pt>
                <c:pt idx="1582">
                  <c:v>3.7144886461656368E-2</c:v>
                </c:pt>
                <c:pt idx="1583">
                  <c:v>5.8795388570788393E-2</c:v>
                </c:pt>
                <c:pt idx="1584">
                  <c:v>4.5057143875745886E-2</c:v>
                </c:pt>
                <c:pt idx="1585">
                  <c:v>6.4339495483790032E-2</c:v>
                </c:pt>
                <c:pt idx="1586">
                  <c:v>3.000715818285149E-2</c:v>
                </c:pt>
                <c:pt idx="1587">
                  <c:v>3.6432764378926341E-2</c:v>
                </c:pt>
                <c:pt idx="1588">
                  <c:v>5.4804701398698946E-2</c:v>
                </c:pt>
                <c:pt idx="1589">
                  <c:v>3.6417054485804928E-2</c:v>
                </c:pt>
                <c:pt idx="1590">
                  <c:v>4.7413688983520386E-2</c:v>
                </c:pt>
                <c:pt idx="1591">
                  <c:v>8.073991956625215E-2</c:v>
                </c:pt>
                <c:pt idx="1592">
                  <c:v>4.4520457349099818E-3</c:v>
                </c:pt>
                <c:pt idx="1593">
                  <c:v>7.1098259663677082E-2</c:v>
                </c:pt>
                <c:pt idx="1594">
                  <c:v>2.3080077072785532E-2</c:v>
                </c:pt>
                <c:pt idx="1595">
                  <c:v>3.7383220131920691E-2</c:v>
                </c:pt>
                <c:pt idx="1596">
                  <c:v>4.7971586026161417E-2</c:v>
                </c:pt>
                <c:pt idx="1597">
                  <c:v>6.4684328063457697E-2</c:v>
                </c:pt>
                <c:pt idx="1598">
                  <c:v>3.0614412879381936E-2</c:v>
                </c:pt>
                <c:pt idx="1599">
                  <c:v>7.0551378424171585E-2</c:v>
                </c:pt>
                <c:pt idx="1600">
                  <c:v>7.8133948638116624E-3</c:v>
                </c:pt>
                <c:pt idx="1601">
                  <c:v>7.7493560878915985E-2</c:v>
                </c:pt>
                <c:pt idx="1602">
                  <c:v>6.5051319491132853E-2</c:v>
                </c:pt>
                <c:pt idx="1603">
                  <c:v>4.2485456409298572E-2</c:v>
                </c:pt>
                <c:pt idx="1604">
                  <c:v>6.657255542011542E-2</c:v>
                </c:pt>
                <c:pt idx="1605">
                  <c:v>5.5651378576712429E-2</c:v>
                </c:pt>
                <c:pt idx="1606">
                  <c:v>8.3807674286608375E-2</c:v>
                </c:pt>
                <c:pt idx="1607">
                  <c:v>3.2913369996900754E-2</c:v>
                </c:pt>
                <c:pt idx="1608">
                  <c:v>1.7839558883038176E-2</c:v>
                </c:pt>
                <c:pt idx="1609">
                  <c:v>4.317915874985076E-2</c:v>
                </c:pt>
                <c:pt idx="1610">
                  <c:v>3.3520936634806375E-2</c:v>
                </c:pt>
                <c:pt idx="1611">
                  <c:v>2.164275008774813E-2</c:v>
                </c:pt>
                <c:pt idx="1612">
                  <c:v>5.0702185568017866E-2</c:v>
                </c:pt>
                <c:pt idx="1613">
                  <c:v>5.6404122348012065E-2</c:v>
                </c:pt>
                <c:pt idx="1614">
                  <c:v>4.2889104999953409E-2</c:v>
                </c:pt>
                <c:pt idx="1615">
                  <c:v>3.5755989981363312E-2</c:v>
                </c:pt>
                <c:pt idx="1616">
                  <c:v>5.0372150090892603E-2</c:v>
                </c:pt>
                <c:pt idx="1617">
                  <c:v>4.9177395668469681E-2</c:v>
                </c:pt>
                <c:pt idx="1618">
                  <c:v>-2.4336131419698537E-2</c:v>
                </c:pt>
                <c:pt idx="1619">
                  <c:v>3.7343687245437546E-2</c:v>
                </c:pt>
                <c:pt idx="1620">
                  <c:v>1.7326992746061975E-2</c:v>
                </c:pt>
                <c:pt idx="1621">
                  <c:v>8.2962595934890748E-2</c:v>
                </c:pt>
                <c:pt idx="1622">
                  <c:v>3.9732838479271254E-2</c:v>
                </c:pt>
                <c:pt idx="1623">
                  <c:v>8.9210213282365086E-2</c:v>
                </c:pt>
                <c:pt idx="1624">
                  <c:v>3.9075080329963985E-2</c:v>
                </c:pt>
                <c:pt idx="1625">
                  <c:v>4.2517422320699938E-2</c:v>
                </c:pt>
                <c:pt idx="1626">
                  <c:v>6.7955479671416741E-2</c:v>
                </c:pt>
                <c:pt idx="1627">
                  <c:v>4.2695775207175046E-2</c:v>
                </c:pt>
                <c:pt idx="1628">
                  <c:v>7.2621440721485769E-2</c:v>
                </c:pt>
                <c:pt idx="1629">
                  <c:v>5.0916792765942576E-2</c:v>
                </c:pt>
                <c:pt idx="1630">
                  <c:v>5.2586134481215574E-2</c:v>
                </c:pt>
                <c:pt idx="1631">
                  <c:v>7.2062108975902678E-2</c:v>
                </c:pt>
                <c:pt idx="1632">
                  <c:v>5.5877809050139199E-2</c:v>
                </c:pt>
                <c:pt idx="1633">
                  <c:v>7.666557380047237E-2</c:v>
                </c:pt>
                <c:pt idx="1634">
                  <c:v>8.2059953287600323E-2</c:v>
                </c:pt>
                <c:pt idx="1635">
                  <c:v>3.5612978751659363E-2</c:v>
                </c:pt>
                <c:pt idx="1636">
                  <c:v>5.4539014071842862E-2</c:v>
                </c:pt>
                <c:pt idx="1637">
                  <c:v>3.7346496067163726E-2</c:v>
                </c:pt>
                <c:pt idx="1638">
                  <c:v>2.6060927626218033E-2</c:v>
                </c:pt>
                <c:pt idx="1639">
                  <c:v>2.2833614353319209E-2</c:v>
                </c:pt>
                <c:pt idx="1640">
                  <c:v>4.9180160056283284E-2</c:v>
                </c:pt>
                <c:pt idx="1641">
                  <c:v>8.0160879828315906E-2</c:v>
                </c:pt>
                <c:pt idx="1642">
                  <c:v>6.2928181711661257E-2</c:v>
                </c:pt>
                <c:pt idx="1643">
                  <c:v>9.054116876563098E-2</c:v>
                </c:pt>
                <c:pt idx="1644">
                  <c:v>6.3508108394369794E-2</c:v>
                </c:pt>
                <c:pt idx="1645">
                  <c:v>2.7335027189961392E-2</c:v>
                </c:pt>
                <c:pt idx="1646">
                  <c:v>2.3365451469037235E-2</c:v>
                </c:pt>
                <c:pt idx="1647">
                  <c:v>3.7403033492789506E-2</c:v>
                </c:pt>
                <c:pt idx="1648">
                  <c:v>5.8509050036124083E-2</c:v>
                </c:pt>
                <c:pt idx="1649">
                  <c:v>8.0273551265645698E-2</c:v>
                </c:pt>
                <c:pt idx="1650">
                  <c:v>6.2266950512832264E-2</c:v>
                </c:pt>
                <c:pt idx="1651">
                  <c:v>5.5231507496631388E-2</c:v>
                </c:pt>
                <c:pt idx="1652">
                  <c:v>2.9527130798167128E-2</c:v>
                </c:pt>
                <c:pt idx="1653">
                  <c:v>5.7263848405292528E-2</c:v>
                </c:pt>
                <c:pt idx="1654">
                  <c:v>5.9123874345750865E-2</c:v>
                </c:pt>
                <c:pt idx="1655">
                  <c:v>9.4198979647250686E-2</c:v>
                </c:pt>
                <c:pt idx="1656">
                  <c:v>4.2519517151629993E-2</c:v>
                </c:pt>
                <c:pt idx="1657">
                  <c:v>8.8549736737408791E-2</c:v>
                </c:pt>
                <c:pt idx="1658">
                  <c:v>4.3928324837039567E-2</c:v>
                </c:pt>
                <c:pt idx="1659">
                  <c:v>6.0858833214101876E-2</c:v>
                </c:pt>
                <c:pt idx="1660">
                  <c:v>7.2377957382654901E-2</c:v>
                </c:pt>
                <c:pt idx="1661">
                  <c:v>5.1701094550168969E-2</c:v>
                </c:pt>
                <c:pt idx="1662">
                  <c:v>4.5664572038924822E-2</c:v>
                </c:pt>
                <c:pt idx="1663">
                  <c:v>6.504533492605305E-2</c:v>
                </c:pt>
                <c:pt idx="1664">
                  <c:v>5.84992591686328E-2</c:v>
                </c:pt>
                <c:pt idx="1665">
                  <c:v>6.8783354056544593E-2</c:v>
                </c:pt>
                <c:pt idx="1666">
                  <c:v>5.7088568267839812E-2</c:v>
                </c:pt>
                <c:pt idx="1667">
                  <c:v>5.7598345074083596E-2</c:v>
                </c:pt>
                <c:pt idx="1668">
                  <c:v>5.3603159823479074E-2</c:v>
                </c:pt>
                <c:pt idx="1669">
                  <c:v>3.9552637061418705E-2</c:v>
                </c:pt>
                <c:pt idx="1670">
                  <c:v>2.6907338994260344E-2</c:v>
                </c:pt>
                <c:pt idx="1671">
                  <c:v>3.1907351512300952E-2</c:v>
                </c:pt>
                <c:pt idx="1672">
                  <c:v>3.2905235166689306E-2</c:v>
                </c:pt>
                <c:pt idx="1673">
                  <c:v>6.0832571326970869E-2</c:v>
                </c:pt>
                <c:pt idx="1674">
                  <c:v>2.8154366307808071E-2</c:v>
                </c:pt>
                <c:pt idx="1675">
                  <c:v>2.1012857304085641E-2</c:v>
                </c:pt>
                <c:pt idx="1676">
                  <c:v>3.7501716830126985E-2</c:v>
                </c:pt>
                <c:pt idx="1677">
                  <c:v>3.3709019534329643E-2</c:v>
                </c:pt>
                <c:pt idx="1678">
                  <c:v>6.6433463693405304E-2</c:v>
                </c:pt>
                <c:pt idx="1679">
                  <c:v>5.1208863416385308E-2</c:v>
                </c:pt>
                <c:pt idx="1680">
                  <c:v>2.5675222715240142E-2</c:v>
                </c:pt>
                <c:pt idx="1681">
                  <c:v>4.0974728907900271E-2</c:v>
                </c:pt>
                <c:pt idx="1682">
                  <c:v>6.2701336901557381E-2</c:v>
                </c:pt>
                <c:pt idx="1683">
                  <c:v>7.8472910296228382E-3</c:v>
                </c:pt>
                <c:pt idx="1684">
                  <c:v>5.1340145876832166E-2</c:v>
                </c:pt>
                <c:pt idx="1685">
                  <c:v>6.5375340194518711E-2</c:v>
                </c:pt>
                <c:pt idx="1686">
                  <c:v>6.9961560698865888E-2</c:v>
                </c:pt>
                <c:pt idx="1687">
                  <c:v>3.0248553763024516E-2</c:v>
                </c:pt>
                <c:pt idx="1688">
                  <c:v>2.0010478076359139E-2</c:v>
                </c:pt>
                <c:pt idx="1689">
                  <c:v>5.9740549236007023E-2</c:v>
                </c:pt>
                <c:pt idx="1690">
                  <c:v>5.4296991513460513E-2</c:v>
                </c:pt>
                <c:pt idx="1691">
                  <c:v>4.463863288816719E-2</c:v>
                </c:pt>
                <c:pt idx="1692">
                  <c:v>5.0989099679763894E-2</c:v>
                </c:pt>
                <c:pt idx="1693">
                  <c:v>3.9859073474024453E-2</c:v>
                </c:pt>
                <c:pt idx="1694">
                  <c:v>5.9398781002398593E-2</c:v>
                </c:pt>
                <c:pt idx="1695">
                  <c:v>5.0973241757860555E-2</c:v>
                </c:pt>
                <c:pt idx="1696">
                  <c:v>7.1657436598125401E-2</c:v>
                </c:pt>
                <c:pt idx="1697">
                  <c:v>4.5547141118403967E-2</c:v>
                </c:pt>
                <c:pt idx="1698">
                  <c:v>3.6809294126692871E-3</c:v>
                </c:pt>
                <c:pt idx="1699">
                  <c:v>4.036033203737327E-2</c:v>
                </c:pt>
                <c:pt idx="1700">
                  <c:v>4.5365945928472207E-2</c:v>
                </c:pt>
                <c:pt idx="1701">
                  <c:v>1.8010859570735394E-2</c:v>
                </c:pt>
                <c:pt idx="1702">
                  <c:v>6.4006877016731051E-2</c:v>
                </c:pt>
                <c:pt idx="1703">
                  <c:v>4.9010304059187965E-2</c:v>
                </c:pt>
                <c:pt idx="1704">
                  <c:v>9.1306333603686035E-2</c:v>
                </c:pt>
                <c:pt idx="1705">
                  <c:v>4.3257746126306923E-2</c:v>
                </c:pt>
                <c:pt idx="1706">
                  <c:v>5.0120715169720498E-2</c:v>
                </c:pt>
                <c:pt idx="1707">
                  <c:v>1.733271928823471E-2</c:v>
                </c:pt>
                <c:pt idx="1708">
                  <c:v>5.5817041639870252E-2</c:v>
                </c:pt>
                <c:pt idx="1709">
                  <c:v>7.7088148394284295E-2</c:v>
                </c:pt>
                <c:pt idx="1710">
                  <c:v>6.874298580932417E-2</c:v>
                </c:pt>
                <c:pt idx="1711">
                  <c:v>7.1820351396817195E-2</c:v>
                </c:pt>
                <c:pt idx="1712">
                  <c:v>3.0215327694319893E-2</c:v>
                </c:pt>
                <c:pt idx="1713">
                  <c:v>5.1747749188601172E-2</c:v>
                </c:pt>
                <c:pt idx="1714">
                  <c:v>3.796219220360908E-2</c:v>
                </c:pt>
                <c:pt idx="1715">
                  <c:v>3.9405338392152434E-2</c:v>
                </c:pt>
                <c:pt idx="1716">
                  <c:v>7.0816559889939956E-2</c:v>
                </c:pt>
                <c:pt idx="1717">
                  <c:v>1.6121855686548892E-2</c:v>
                </c:pt>
                <c:pt idx="1718">
                  <c:v>6.3156592389314037E-2</c:v>
                </c:pt>
                <c:pt idx="1719">
                  <c:v>6.4435659238072263E-2</c:v>
                </c:pt>
                <c:pt idx="1720">
                  <c:v>2.4500917268076738E-2</c:v>
                </c:pt>
                <c:pt idx="1721">
                  <c:v>8.0257256861532428E-2</c:v>
                </c:pt>
                <c:pt idx="1722">
                  <c:v>4.8618209126323364E-2</c:v>
                </c:pt>
                <c:pt idx="1723">
                  <c:v>3.2099618009858222E-2</c:v>
                </c:pt>
                <c:pt idx="1724">
                  <c:v>8.1444921724533603E-2</c:v>
                </c:pt>
                <c:pt idx="1725">
                  <c:v>8.0163350568950131E-2</c:v>
                </c:pt>
                <c:pt idx="1726">
                  <c:v>5.8488139296821118E-2</c:v>
                </c:pt>
                <c:pt idx="1727">
                  <c:v>7.9281325099381128E-2</c:v>
                </c:pt>
                <c:pt idx="1728">
                  <c:v>4.1242014573549257E-2</c:v>
                </c:pt>
                <c:pt idx="1729">
                  <c:v>2.4399594346868336E-2</c:v>
                </c:pt>
                <c:pt idx="1730">
                  <c:v>6.7821409170303076E-2</c:v>
                </c:pt>
                <c:pt idx="1731">
                  <c:v>2.5230068304661735E-2</c:v>
                </c:pt>
                <c:pt idx="1732">
                  <c:v>7.2945724401106388E-2</c:v>
                </c:pt>
                <c:pt idx="1733">
                  <c:v>4.3159115371858903E-2</c:v>
                </c:pt>
                <c:pt idx="1734">
                  <c:v>6.224545958604713E-2</c:v>
                </c:pt>
                <c:pt idx="1735">
                  <c:v>4.8757822434887799E-2</c:v>
                </c:pt>
                <c:pt idx="1736">
                  <c:v>4.9690223277089829E-2</c:v>
                </c:pt>
                <c:pt idx="1737">
                  <c:v>3.3987232896113995E-2</c:v>
                </c:pt>
                <c:pt idx="1738">
                  <c:v>5.591185204320398E-2</c:v>
                </c:pt>
                <c:pt idx="1739">
                  <c:v>4.0612261562837454E-2</c:v>
                </c:pt>
                <c:pt idx="1740">
                  <c:v>6.6936932958363171E-2</c:v>
                </c:pt>
                <c:pt idx="1741">
                  <c:v>6.794723309327802E-2</c:v>
                </c:pt>
                <c:pt idx="1742">
                  <c:v>7.9177799185239484E-2</c:v>
                </c:pt>
                <c:pt idx="1743">
                  <c:v>6.9659254907150248E-2</c:v>
                </c:pt>
                <c:pt idx="1744">
                  <c:v>5.8795468739382073E-2</c:v>
                </c:pt>
                <c:pt idx="1745">
                  <c:v>7.0204034797777926E-2</c:v>
                </c:pt>
                <c:pt idx="1746">
                  <c:v>3.282179374520261E-2</c:v>
                </c:pt>
                <c:pt idx="1747">
                  <c:v>8.0757443288203806E-2</c:v>
                </c:pt>
                <c:pt idx="1748">
                  <c:v>4.552157386299796E-2</c:v>
                </c:pt>
                <c:pt idx="1749">
                  <c:v>2.8355344797133059E-2</c:v>
                </c:pt>
                <c:pt idx="1750">
                  <c:v>7.6990551808947649E-2</c:v>
                </c:pt>
                <c:pt idx="1751">
                  <c:v>6.2122290209099901E-2</c:v>
                </c:pt>
                <c:pt idx="1752">
                  <c:v>6.1084511406661629E-2</c:v>
                </c:pt>
                <c:pt idx="1753">
                  <c:v>5.5841219321696833E-2</c:v>
                </c:pt>
                <c:pt idx="1754">
                  <c:v>9.130267264907696E-2</c:v>
                </c:pt>
                <c:pt idx="1755">
                  <c:v>3.4633739837160726E-2</c:v>
                </c:pt>
                <c:pt idx="1756">
                  <c:v>5.8772106306591521E-2</c:v>
                </c:pt>
                <c:pt idx="1757">
                  <c:v>7.8653857676143357E-2</c:v>
                </c:pt>
                <c:pt idx="1758">
                  <c:v>2.2924122264155189E-3</c:v>
                </c:pt>
                <c:pt idx="1759">
                  <c:v>5.2515554097430583E-2</c:v>
                </c:pt>
                <c:pt idx="1760">
                  <c:v>4.4789131381504116E-2</c:v>
                </c:pt>
                <c:pt idx="1761">
                  <c:v>1.2496355743583099E-2</c:v>
                </c:pt>
                <c:pt idx="1762">
                  <c:v>6.422954296936309E-2</c:v>
                </c:pt>
                <c:pt idx="1763">
                  <c:v>6.919174040131007E-2</c:v>
                </c:pt>
                <c:pt idx="1764">
                  <c:v>5.3206134030292007E-2</c:v>
                </c:pt>
                <c:pt idx="1765">
                  <c:v>4.1479365105285604E-2</c:v>
                </c:pt>
                <c:pt idx="1766">
                  <c:v>6.189144891419307E-2</c:v>
                </c:pt>
                <c:pt idx="1767">
                  <c:v>5.6292745286989354E-2</c:v>
                </c:pt>
                <c:pt idx="1768">
                  <c:v>6.3058940997696766E-2</c:v>
                </c:pt>
                <c:pt idx="1769">
                  <c:v>4.2878877580394548E-2</c:v>
                </c:pt>
                <c:pt idx="1770">
                  <c:v>3.9661880353489082E-2</c:v>
                </c:pt>
                <c:pt idx="1771">
                  <c:v>7.9355525823674444E-3</c:v>
                </c:pt>
                <c:pt idx="1772">
                  <c:v>4.7470577348041443E-2</c:v>
                </c:pt>
                <c:pt idx="1773">
                  <c:v>5.8511539430993659E-2</c:v>
                </c:pt>
                <c:pt idx="1774">
                  <c:v>6.4057587204521454E-2</c:v>
                </c:pt>
                <c:pt idx="1775">
                  <c:v>4.2631540152998193E-2</c:v>
                </c:pt>
                <c:pt idx="1776">
                  <c:v>2.7894206973689994E-2</c:v>
                </c:pt>
                <c:pt idx="1777">
                  <c:v>3.8294566198959046E-2</c:v>
                </c:pt>
                <c:pt idx="1778">
                  <c:v>9.7134273988169928E-2</c:v>
                </c:pt>
                <c:pt idx="1779">
                  <c:v>3.905208452608111E-2</c:v>
                </c:pt>
                <c:pt idx="1780">
                  <c:v>6.1381041487803878E-2</c:v>
                </c:pt>
                <c:pt idx="1781">
                  <c:v>6.8125991750208281E-2</c:v>
                </c:pt>
                <c:pt idx="1782">
                  <c:v>6.7645431089752045E-2</c:v>
                </c:pt>
                <c:pt idx="1783">
                  <c:v>6.477894386570851E-2</c:v>
                </c:pt>
                <c:pt idx="1784">
                  <c:v>6.1709286373120759E-2</c:v>
                </c:pt>
                <c:pt idx="1785">
                  <c:v>5.7560739410378287E-2</c:v>
                </c:pt>
                <c:pt idx="1786">
                  <c:v>7.1365964179614383E-2</c:v>
                </c:pt>
                <c:pt idx="1787">
                  <c:v>2.4552725398040931E-2</c:v>
                </c:pt>
                <c:pt idx="1788">
                  <c:v>5.9689093048274022E-2</c:v>
                </c:pt>
                <c:pt idx="1789">
                  <c:v>9.6567679797414263E-2</c:v>
                </c:pt>
                <c:pt idx="1790">
                  <c:v>4.7318466134656234E-2</c:v>
                </c:pt>
                <c:pt idx="1791">
                  <c:v>3.0163309271559358E-2</c:v>
                </c:pt>
                <c:pt idx="1792">
                  <c:v>4.713266592874904E-2</c:v>
                </c:pt>
                <c:pt idx="1793">
                  <c:v>5.3021175562751655E-2</c:v>
                </c:pt>
                <c:pt idx="1794">
                  <c:v>8.835071129615879E-2</c:v>
                </c:pt>
                <c:pt idx="1795">
                  <c:v>4.9186719679821744E-2</c:v>
                </c:pt>
                <c:pt idx="1796">
                  <c:v>5.2310470002620124E-2</c:v>
                </c:pt>
                <c:pt idx="1797">
                  <c:v>9.4087135448164272E-3</c:v>
                </c:pt>
                <c:pt idx="1798">
                  <c:v>5.2058881108745098E-2</c:v>
                </c:pt>
                <c:pt idx="1799">
                  <c:v>4.6623509342343106E-2</c:v>
                </c:pt>
                <c:pt idx="1800">
                  <c:v>7.3085262268251294E-2</c:v>
                </c:pt>
                <c:pt idx="1801">
                  <c:v>4.6766158924202106E-2</c:v>
                </c:pt>
                <c:pt idx="1802">
                  <c:v>2.7029508628448162E-2</c:v>
                </c:pt>
                <c:pt idx="1803">
                  <c:v>5.0310734192267864E-2</c:v>
                </c:pt>
                <c:pt idx="1804">
                  <c:v>6.421518204486773E-2</c:v>
                </c:pt>
                <c:pt idx="1805">
                  <c:v>4.6897117303179303E-2</c:v>
                </c:pt>
                <c:pt idx="1806">
                  <c:v>3.3437024124323478E-2</c:v>
                </c:pt>
                <c:pt idx="1807">
                  <c:v>6.4610759484771518E-2</c:v>
                </c:pt>
                <c:pt idx="1808">
                  <c:v>3.5065070876002524E-2</c:v>
                </c:pt>
                <c:pt idx="1809">
                  <c:v>3.2837825978360324E-2</c:v>
                </c:pt>
                <c:pt idx="1810">
                  <c:v>3.7192012018483156E-2</c:v>
                </c:pt>
                <c:pt idx="1811">
                  <c:v>5.4555625033796767E-2</c:v>
                </c:pt>
                <c:pt idx="1812">
                  <c:v>8.0599078584219858E-2</c:v>
                </c:pt>
                <c:pt idx="1813">
                  <c:v>6.2085629323093694E-2</c:v>
                </c:pt>
                <c:pt idx="1814">
                  <c:v>4.1707377551026104E-2</c:v>
                </c:pt>
                <c:pt idx="1815">
                  <c:v>3.5656631267977523E-2</c:v>
                </c:pt>
                <c:pt idx="1816">
                  <c:v>7.0356659204754007E-2</c:v>
                </c:pt>
                <c:pt idx="1817">
                  <c:v>2.5667621532319079E-2</c:v>
                </c:pt>
                <c:pt idx="1818">
                  <c:v>5.3843580283600867E-2</c:v>
                </c:pt>
                <c:pt idx="1819">
                  <c:v>4.5464847206045322E-2</c:v>
                </c:pt>
                <c:pt idx="1820">
                  <c:v>6.2000875956680801E-2</c:v>
                </c:pt>
                <c:pt idx="1821">
                  <c:v>6.541106946651451E-2</c:v>
                </c:pt>
                <c:pt idx="1822">
                  <c:v>4.7289396490492602E-2</c:v>
                </c:pt>
                <c:pt idx="1823">
                  <c:v>9.4873958933442332E-2</c:v>
                </c:pt>
                <c:pt idx="1824">
                  <c:v>5.6907484056757551E-2</c:v>
                </c:pt>
                <c:pt idx="1825">
                  <c:v>-3.5830128356570956E-3</c:v>
                </c:pt>
                <c:pt idx="1826">
                  <c:v>8.3459579028967779E-2</c:v>
                </c:pt>
                <c:pt idx="1827">
                  <c:v>4.491118816565276E-2</c:v>
                </c:pt>
                <c:pt idx="1828">
                  <c:v>8.1146972012957785E-2</c:v>
                </c:pt>
                <c:pt idx="1829">
                  <c:v>5.3873776186010858E-2</c:v>
                </c:pt>
                <c:pt idx="1830">
                  <c:v>2.7987700215158673E-2</c:v>
                </c:pt>
                <c:pt idx="1831">
                  <c:v>4.8509744581706121E-2</c:v>
                </c:pt>
                <c:pt idx="1832">
                  <c:v>1.5372079825975216E-2</c:v>
                </c:pt>
                <c:pt idx="1833">
                  <c:v>5.5030594197477328E-2</c:v>
                </c:pt>
                <c:pt idx="1834">
                  <c:v>5.0532227775963112E-2</c:v>
                </c:pt>
                <c:pt idx="1835">
                  <c:v>6.316432682680051E-2</c:v>
                </c:pt>
                <c:pt idx="1836">
                  <c:v>5.7571816779019735E-2</c:v>
                </c:pt>
                <c:pt idx="1837">
                  <c:v>7.0195731108532972E-2</c:v>
                </c:pt>
                <c:pt idx="1838">
                  <c:v>3.9765099168545592E-2</c:v>
                </c:pt>
                <c:pt idx="1839">
                  <c:v>6.2157714780510714E-2</c:v>
                </c:pt>
                <c:pt idx="1840">
                  <c:v>1.3419704237277619E-2</c:v>
                </c:pt>
                <c:pt idx="1841">
                  <c:v>5.8695554005088107E-2</c:v>
                </c:pt>
                <c:pt idx="1842">
                  <c:v>6.8514148854935703E-2</c:v>
                </c:pt>
                <c:pt idx="1843">
                  <c:v>6.8937098349157955E-2</c:v>
                </c:pt>
                <c:pt idx="1844">
                  <c:v>7.9849165458304117E-2</c:v>
                </c:pt>
                <c:pt idx="1845">
                  <c:v>8.344370847118468E-2</c:v>
                </c:pt>
                <c:pt idx="1846">
                  <c:v>3.3758162140967662E-2</c:v>
                </c:pt>
                <c:pt idx="1847">
                  <c:v>4.0963877613215516E-2</c:v>
                </c:pt>
                <c:pt idx="1848">
                  <c:v>6.8005655482220317E-2</c:v>
                </c:pt>
                <c:pt idx="1849">
                  <c:v>4.8674815919704462E-2</c:v>
                </c:pt>
                <c:pt idx="1850">
                  <c:v>4.7493438970899637E-2</c:v>
                </c:pt>
                <c:pt idx="1851">
                  <c:v>5.3944100788289373E-2</c:v>
                </c:pt>
                <c:pt idx="1852">
                  <c:v>2.5752802050717671E-2</c:v>
                </c:pt>
                <c:pt idx="1853">
                  <c:v>6.5731937740988039E-2</c:v>
                </c:pt>
                <c:pt idx="1854">
                  <c:v>5.5870346243723862E-2</c:v>
                </c:pt>
                <c:pt idx="1855">
                  <c:v>5.5065856670566793E-2</c:v>
                </c:pt>
                <c:pt idx="1856">
                  <c:v>3.59402648659366E-2</c:v>
                </c:pt>
                <c:pt idx="1857">
                  <c:v>9.6397502316080685E-3</c:v>
                </c:pt>
                <c:pt idx="1858">
                  <c:v>4.2153023469081619E-2</c:v>
                </c:pt>
                <c:pt idx="1859">
                  <c:v>4.5578127444841299E-2</c:v>
                </c:pt>
                <c:pt idx="1860">
                  <c:v>4.6909755801225639E-2</c:v>
                </c:pt>
                <c:pt idx="1861">
                  <c:v>5.3038121012109862E-2</c:v>
                </c:pt>
                <c:pt idx="1862">
                  <c:v>4.2957805859389186E-2</c:v>
                </c:pt>
                <c:pt idx="1863">
                  <c:v>6.8429433041698046E-2</c:v>
                </c:pt>
                <c:pt idx="1864">
                  <c:v>5.176227839014258E-2</c:v>
                </c:pt>
                <c:pt idx="1865">
                  <c:v>7.9076664736916796E-2</c:v>
                </c:pt>
                <c:pt idx="1866">
                  <c:v>3.6135849152939048E-2</c:v>
                </c:pt>
                <c:pt idx="1867">
                  <c:v>4.8054823214867703E-2</c:v>
                </c:pt>
                <c:pt idx="1868">
                  <c:v>5.9796677865640357E-2</c:v>
                </c:pt>
                <c:pt idx="1869">
                  <c:v>5.5343211346267018E-2</c:v>
                </c:pt>
                <c:pt idx="1870">
                  <c:v>2.9737234034222459E-2</c:v>
                </c:pt>
                <c:pt idx="1871">
                  <c:v>7.5404864738281924E-2</c:v>
                </c:pt>
                <c:pt idx="1872">
                  <c:v>5.9196495852355535E-3</c:v>
                </c:pt>
                <c:pt idx="1873">
                  <c:v>5.660817901509102E-2</c:v>
                </c:pt>
                <c:pt idx="1874">
                  <c:v>5.6542982156876059E-2</c:v>
                </c:pt>
                <c:pt idx="1875">
                  <c:v>7.004057703182931E-2</c:v>
                </c:pt>
                <c:pt idx="1876">
                  <c:v>1.3654629033342192E-2</c:v>
                </c:pt>
                <c:pt idx="1877">
                  <c:v>4.3077237828263004E-2</c:v>
                </c:pt>
                <c:pt idx="1878">
                  <c:v>6.2082743513784899E-2</c:v>
                </c:pt>
                <c:pt idx="1879">
                  <c:v>7.4560819645337256E-2</c:v>
                </c:pt>
                <c:pt idx="1880">
                  <c:v>9.8501686152454387E-2</c:v>
                </c:pt>
                <c:pt idx="1881">
                  <c:v>6.5774072091435931E-2</c:v>
                </c:pt>
                <c:pt idx="1882">
                  <c:v>6.6660144051019221E-2</c:v>
                </c:pt>
                <c:pt idx="1883">
                  <c:v>3.5518706864852923E-2</c:v>
                </c:pt>
                <c:pt idx="1884">
                  <c:v>8.2262609018931676E-2</c:v>
                </c:pt>
                <c:pt idx="1885">
                  <c:v>4.9153962384726135E-2</c:v>
                </c:pt>
                <c:pt idx="1886">
                  <c:v>3.9490404202139617E-2</c:v>
                </c:pt>
                <c:pt idx="1887">
                  <c:v>6.4808299321962304E-2</c:v>
                </c:pt>
                <c:pt idx="1888">
                  <c:v>6.1295163947754444E-2</c:v>
                </c:pt>
                <c:pt idx="1889">
                  <c:v>4.2816653863323201E-2</c:v>
                </c:pt>
                <c:pt idx="1890">
                  <c:v>6.2208459450454057E-2</c:v>
                </c:pt>
                <c:pt idx="1891">
                  <c:v>5.8212123123658616E-2</c:v>
                </c:pt>
                <c:pt idx="1892">
                  <c:v>5.652527003048588E-2</c:v>
                </c:pt>
                <c:pt idx="1893">
                  <c:v>5.1203623254972352E-2</c:v>
                </c:pt>
                <c:pt idx="1894">
                  <c:v>4.4353455292689359E-2</c:v>
                </c:pt>
                <c:pt idx="1895">
                  <c:v>3.8859346113107485E-2</c:v>
                </c:pt>
                <c:pt idx="1896">
                  <c:v>4.3937847577174505E-2</c:v>
                </c:pt>
                <c:pt idx="1897">
                  <c:v>6.6188717078526943E-2</c:v>
                </c:pt>
                <c:pt idx="1898">
                  <c:v>5.5173521947287169E-2</c:v>
                </c:pt>
                <c:pt idx="1899">
                  <c:v>3.2470304785812087E-2</c:v>
                </c:pt>
                <c:pt idx="1900">
                  <c:v>6.6038017131867632E-2</c:v>
                </c:pt>
                <c:pt idx="1901">
                  <c:v>3.1001135327951401E-2</c:v>
                </c:pt>
                <c:pt idx="1902">
                  <c:v>2.5130252896122252E-2</c:v>
                </c:pt>
                <c:pt idx="1903">
                  <c:v>4.1276937532919056E-2</c:v>
                </c:pt>
                <c:pt idx="1904">
                  <c:v>5.6088380429026086E-2</c:v>
                </c:pt>
                <c:pt idx="1905">
                  <c:v>4.2512954959008531E-2</c:v>
                </c:pt>
                <c:pt idx="1906">
                  <c:v>3.4246390867923915E-2</c:v>
                </c:pt>
                <c:pt idx="1907">
                  <c:v>6.2208716341341369E-2</c:v>
                </c:pt>
                <c:pt idx="1908">
                  <c:v>4.8806189730025235E-2</c:v>
                </c:pt>
                <c:pt idx="1909">
                  <c:v>3.4246991720428333E-2</c:v>
                </c:pt>
                <c:pt idx="1910">
                  <c:v>9.3580466982684879E-2</c:v>
                </c:pt>
                <c:pt idx="1911">
                  <c:v>4.1597958380483524E-2</c:v>
                </c:pt>
                <c:pt idx="1912">
                  <c:v>6.7138254712022227E-2</c:v>
                </c:pt>
                <c:pt idx="1913">
                  <c:v>1.7947354783473701E-2</c:v>
                </c:pt>
                <c:pt idx="1914">
                  <c:v>5.8953634165437002E-2</c:v>
                </c:pt>
                <c:pt idx="1915">
                  <c:v>6.0170705656431733E-2</c:v>
                </c:pt>
                <c:pt idx="1916">
                  <c:v>4.4653049699028585E-2</c:v>
                </c:pt>
                <c:pt idx="1917">
                  <c:v>6.7208330699217195E-2</c:v>
                </c:pt>
                <c:pt idx="1918">
                  <c:v>2.3298355956679173E-2</c:v>
                </c:pt>
                <c:pt idx="1919">
                  <c:v>6.87137043320597E-2</c:v>
                </c:pt>
                <c:pt idx="1920">
                  <c:v>5.8260658880283589E-2</c:v>
                </c:pt>
                <c:pt idx="1921">
                  <c:v>7.7090025792349026E-3</c:v>
                </c:pt>
                <c:pt idx="1922">
                  <c:v>-8.5952374110191965E-3</c:v>
                </c:pt>
                <c:pt idx="1923">
                  <c:v>8.0139933453145851E-2</c:v>
                </c:pt>
                <c:pt idx="1924">
                  <c:v>4.47280646448589E-2</c:v>
                </c:pt>
                <c:pt idx="1925">
                  <c:v>4.9372997417647724E-2</c:v>
                </c:pt>
                <c:pt idx="1926">
                  <c:v>3.045886416578325E-2</c:v>
                </c:pt>
                <c:pt idx="1927">
                  <c:v>7.842969292047533E-2</c:v>
                </c:pt>
                <c:pt idx="1928">
                  <c:v>5.354238521006624E-2</c:v>
                </c:pt>
                <c:pt idx="1929">
                  <c:v>9.6849705954881848E-2</c:v>
                </c:pt>
                <c:pt idx="1930">
                  <c:v>2.9753815912789527E-2</c:v>
                </c:pt>
                <c:pt idx="1931">
                  <c:v>4.8490420655573185E-2</c:v>
                </c:pt>
                <c:pt idx="1932">
                  <c:v>9.0764117202803835E-2</c:v>
                </c:pt>
                <c:pt idx="1933">
                  <c:v>3.2758784087595083E-2</c:v>
                </c:pt>
                <c:pt idx="1934">
                  <c:v>5.0452005558213497E-2</c:v>
                </c:pt>
                <c:pt idx="1935">
                  <c:v>4.9209829382888259E-2</c:v>
                </c:pt>
                <c:pt idx="1936">
                  <c:v>4.6050171331932843E-2</c:v>
                </c:pt>
                <c:pt idx="1937">
                  <c:v>4.1661713749872986E-2</c:v>
                </c:pt>
                <c:pt idx="1938">
                  <c:v>4.5105552899407875E-2</c:v>
                </c:pt>
                <c:pt idx="1939">
                  <c:v>5.4919835810800149E-2</c:v>
                </c:pt>
                <c:pt idx="1940">
                  <c:v>4.5307719446153305E-2</c:v>
                </c:pt>
                <c:pt idx="1941">
                  <c:v>4.4692459765764747E-2</c:v>
                </c:pt>
                <c:pt idx="1942">
                  <c:v>4.413438815324025E-2</c:v>
                </c:pt>
                <c:pt idx="1943">
                  <c:v>6.629424416749824E-2</c:v>
                </c:pt>
                <c:pt idx="1944">
                  <c:v>6.3185782255703787E-2</c:v>
                </c:pt>
                <c:pt idx="1945">
                  <c:v>6.478698449274084E-2</c:v>
                </c:pt>
                <c:pt idx="1946">
                  <c:v>3.6631129880336677E-2</c:v>
                </c:pt>
                <c:pt idx="1947">
                  <c:v>6.1351840882341607E-2</c:v>
                </c:pt>
                <c:pt idx="1948">
                  <c:v>8.9557348012996141E-2</c:v>
                </c:pt>
                <c:pt idx="1949">
                  <c:v>1.8208637045571074E-2</c:v>
                </c:pt>
                <c:pt idx="1950">
                  <c:v>7.7401193548903763E-2</c:v>
                </c:pt>
                <c:pt idx="1951">
                  <c:v>4.6341684633916441E-2</c:v>
                </c:pt>
                <c:pt idx="1952">
                  <c:v>1.2253986115826676E-2</c:v>
                </c:pt>
                <c:pt idx="1953">
                  <c:v>6.1932979756268103E-2</c:v>
                </c:pt>
                <c:pt idx="1954">
                  <c:v>5.96821301050246E-2</c:v>
                </c:pt>
                <c:pt idx="1955">
                  <c:v>5.8444820552528476E-2</c:v>
                </c:pt>
                <c:pt idx="1956">
                  <c:v>6.3469315653378267E-2</c:v>
                </c:pt>
                <c:pt idx="1957">
                  <c:v>3.6893673381771408E-2</c:v>
                </c:pt>
                <c:pt idx="1958">
                  <c:v>2.5858250518159598E-2</c:v>
                </c:pt>
                <c:pt idx="1959">
                  <c:v>2.0215672688192798E-2</c:v>
                </c:pt>
                <c:pt idx="1960">
                  <c:v>3.9159342187586765E-2</c:v>
                </c:pt>
                <c:pt idx="1961">
                  <c:v>1.9834376393370046E-2</c:v>
                </c:pt>
                <c:pt idx="1962">
                  <c:v>1.9077200463892108E-2</c:v>
                </c:pt>
                <c:pt idx="1963">
                  <c:v>4.9400128286771428E-2</c:v>
                </c:pt>
                <c:pt idx="1964">
                  <c:v>8.5642092824688515E-2</c:v>
                </c:pt>
                <c:pt idx="1965">
                  <c:v>6.7923275743853845E-2</c:v>
                </c:pt>
                <c:pt idx="1966">
                  <c:v>9.1219684161926495E-2</c:v>
                </c:pt>
                <c:pt idx="1967">
                  <c:v>2.8560590722094714E-2</c:v>
                </c:pt>
                <c:pt idx="1968">
                  <c:v>5.5722210622313861E-2</c:v>
                </c:pt>
                <c:pt idx="1969">
                  <c:v>1.7880308101175857E-2</c:v>
                </c:pt>
                <c:pt idx="1970">
                  <c:v>5.9956010877890209E-2</c:v>
                </c:pt>
                <c:pt idx="1971">
                  <c:v>7.1633535062392645E-2</c:v>
                </c:pt>
                <c:pt idx="1972">
                  <c:v>3.679187698637626E-2</c:v>
                </c:pt>
                <c:pt idx="1973">
                  <c:v>5.12272355919908E-2</c:v>
                </c:pt>
                <c:pt idx="1974">
                  <c:v>2.2970788165378564E-2</c:v>
                </c:pt>
                <c:pt idx="1975">
                  <c:v>4.4918905808163628E-2</c:v>
                </c:pt>
                <c:pt idx="1976">
                  <c:v>4.9558750151996372E-2</c:v>
                </c:pt>
                <c:pt idx="1977">
                  <c:v>1.1578524362375497E-2</c:v>
                </c:pt>
                <c:pt idx="1978">
                  <c:v>5.850275834226043E-2</c:v>
                </c:pt>
                <c:pt idx="1979">
                  <c:v>5.9162897309191526E-2</c:v>
                </c:pt>
                <c:pt idx="1980">
                  <c:v>2.8197886513939785E-2</c:v>
                </c:pt>
                <c:pt idx="1981">
                  <c:v>0.11279329035044047</c:v>
                </c:pt>
                <c:pt idx="1982">
                  <c:v>6.1514379108004807E-2</c:v>
                </c:pt>
                <c:pt idx="1983">
                  <c:v>2.3892902748890943E-2</c:v>
                </c:pt>
                <c:pt idx="1984">
                  <c:v>4.9278449756397058E-2</c:v>
                </c:pt>
                <c:pt idx="1985">
                  <c:v>3.1180994204727253E-2</c:v>
                </c:pt>
                <c:pt idx="1986">
                  <c:v>5.4648898858014661E-2</c:v>
                </c:pt>
                <c:pt idx="1987">
                  <c:v>5.1647971691767464E-2</c:v>
                </c:pt>
                <c:pt idx="1988">
                  <c:v>4.8717941454727631E-2</c:v>
                </c:pt>
                <c:pt idx="1989">
                  <c:v>5.2031715538902401E-2</c:v>
                </c:pt>
                <c:pt idx="1990">
                  <c:v>6.4621221178467997E-2</c:v>
                </c:pt>
                <c:pt idx="1991">
                  <c:v>7.255318392782803E-2</c:v>
                </c:pt>
                <c:pt idx="1992">
                  <c:v>6.9649452573622789E-2</c:v>
                </c:pt>
                <c:pt idx="1993">
                  <c:v>4.8107731880240978E-2</c:v>
                </c:pt>
                <c:pt idx="1994">
                  <c:v>3.3575844151154055E-2</c:v>
                </c:pt>
                <c:pt idx="1995">
                  <c:v>6.5823958813589517E-2</c:v>
                </c:pt>
                <c:pt idx="1996">
                  <c:v>5.6959278222200399E-2</c:v>
                </c:pt>
                <c:pt idx="1997">
                  <c:v>3.9822206616420885E-2</c:v>
                </c:pt>
                <c:pt idx="1998">
                  <c:v>6.0585654096327796E-2</c:v>
                </c:pt>
                <c:pt idx="1999">
                  <c:v>3.3598899731117182E-2</c:v>
                </c:pt>
                <c:pt idx="2000">
                  <c:v>2.6468197001628169E-2</c:v>
                </c:pt>
                <c:pt idx="2001">
                  <c:v>5.7233155143643993E-2</c:v>
                </c:pt>
                <c:pt idx="2002">
                  <c:v>3.8556190109677785E-2</c:v>
                </c:pt>
                <c:pt idx="2003">
                  <c:v>6.7982823043671259E-2</c:v>
                </c:pt>
                <c:pt idx="2004">
                  <c:v>6.5514698945031313E-2</c:v>
                </c:pt>
                <c:pt idx="2005">
                  <c:v>3.7784958325514706E-2</c:v>
                </c:pt>
                <c:pt idx="2006">
                  <c:v>4.0292499055545161E-2</c:v>
                </c:pt>
                <c:pt idx="2007">
                  <c:v>6.9628120644302516E-2</c:v>
                </c:pt>
                <c:pt idx="2008">
                  <c:v>4.9466752805056885E-2</c:v>
                </c:pt>
                <c:pt idx="2009">
                  <c:v>6.4023648930573357E-2</c:v>
                </c:pt>
                <c:pt idx="2010">
                  <c:v>6.0327553467380141E-2</c:v>
                </c:pt>
                <c:pt idx="2011">
                  <c:v>5.1585795344078422E-2</c:v>
                </c:pt>
                <c:pt idx="2012">
                  <c:v>3.5343906504651634E-2</c:v>
                </c:pt>
                <c:pt idx="2013">
                  <c:v>6.3479071625062305E-2</c:v>
                </c:pt>
                <c:pt idx="2014">
                  <c:v>5.2304026470925746E-2</c:v>
                </c:pt>
                <c:pt idx="2015">
                  <c:v>9.0190665322602531E-2</c:v>
                </c:pt>
                <c:pt idx="2016">
                  <c:v>3.0471512786435784E-2</c:v>
                </c:pt>
                <c:pt idx="2017">
                  <c:v>4.7522435609362035E-2</c:v>
                </c:pt>
                <c:pt idx="2018">
                  <c:v>4.7017394243287991E-2</c:v>
                </c:pt>
                <c:pt idx="2019">
                  <c:v>3.9190410707758305E-2</c:v>
                </c:pt>
                <c:pt idx="2020">
                  <c:v>8.3916326684164155E-3</c:v>
                </c:pt>
                <c:pt idx="2021">
                  <c:v>2.777820012836324E-2</c:v>
                </c:pt>
                <c:pt idx="2022">
                  <c:v>3.4670370713293486E-2</c:v>
                </c:pt>
                <c:pt idx="2023">
                  <c:v>8.2736476959706207E-2</c:v>
                </c:pt>
                <c:pt idx="2024">
                  <c:v>6.9395455691868502E-2</c:v>
                </c:pt>
                <c:pt idx="2025">
                  <c:v>6.4051940830405968E-2</c:v>
                </c:pt>
                <c:pt idx="2026">
                  <c:v>4.5794132958864919E-2</c:v>
                </c:pt>
                <c:pt idx="2027">
                  <c:v>2.3112883161852726E-2</c:v>
                </c:pt>
                <c:pt idx="2028">
                  <c:v>3.7756933372104395E-2</c:v>
                </c:pt>
                <c:pt idx="2029">
                  <c:v>2.1099541155036428E-2</c:v>
                </c:pt>
                <c:pt idx="2030">
                  <c:v>3.0644633797625276E-2</c:v>
                </c:pt>
                <c:pt idx="2031">
                  <c:v>6.0712927344918732E-2</c:v>
                </c:pt>
                <c:pt idx="2032">
                  <c:v>5.1450688110474152E-2</c:v>
                </c:pt>
                <c:pt idx="2033">
                  <c:v>3.5627695675561288E-2</c:v>
                </c:pt>
                <c:pt idx="2034">
                  <c:v>6.5643547993529477E-2</c:v>
                </c:pt>
                <c:pt idx="2035">
                  <c:v>5.8553186840870797E-2</c:v>
                </c:pt>
                <c:pt idx="2036">
                  <c:v>1.9702425571540672E-2</c:v>
                </c:pt>
                <c:pt idx="2037">
                  <c:v>3.4787343211565624E-2</c:v>
                </c:pt>
                <c:pt idx="2038">
                  <c:v>5.0272928722950833E-2</c:v>
                </c:pt>
                <c:pt idx="2039">
                  <c:v>4.4427749170198594E-2</c:v>
                </c:pt>
                <c:pt idx="2040">
                  <c:v>2.5140411719983824E-2</c:v>
                </c:pt>
                <c:pt idx="2041">
                  <c:v>6.0632859729882721E-2</c:v>
                </c:pt>
                <c:pt idx="2042">
                  <c:v>6.7310741985426525E-2</c:v>
                </c:pt>
                <c:pt idx="2043">
                  <c:v>4.5864747786827642E-2</c:v>
                </c:pt>
                <c:pt idx="2044">
                  <c:v>3.7989272169662414E-2</c:v>
                </c:pt>
                <c:pt idx="2045">
                  <c:v>6.6732286461913287E-2</c:v>
                </c:pt>
                <c:pt idx="2046">
                  <c:v>0.11818548850575145</c:v>
                </c:pt>
                <c:pt idx="2047">
                  <c:v>5.1620879276318921E-2</c:v>
                </c:pt>
                <c:pt idx="2048">
                  <c:v>4.269871151434218E-2</c:v>
                </c:pt>
                <c:pt idx="2049">
                  <c:v>5.8905015459816912E-2</c:v>
                </c:pt>
                <c:pt idx="2050">
                  <c:v>5.9490928738784532E-2</c:v>
                </c:pt>
                <c:pt idx="2051">
                  <c:v>4.6828608536520377E-2</c:v>
                </c:pt>
                <c:pt idx="2052">
                  <c:v>4.8317347007343248E-2</c:v>
                </c:pt>
                <c:pt idx="2053">
                  <c:v>5.764481652312381E-2</c:v>
                </c:pt>
                <c:pt idx="2054">
                  <c:v>5.9462871399564743E-2</c:v>
                </c:pt>
                <c:pt idx="2055">
                  <c:v>3.9850081249901581E-2</c:v>
                </c:pt>
                <c:pt idx="2056">
                  <c:v>4.575463015628678E-2</c:v>
                </c:pt>
                <c:pt idx="2057">
                  <c:v>3.7240287918812842E-2</c:v>
                </c:pt>
                <c:pt idx="2058">
                  <c:v>2.1050157860236285E-2</c:v>
                </c:pt>
                <c:pt idx="2059">
                  <c:v>1.7496761324634902E-2</c:v>
                </c:pt>
                <c:pt idx="2060">
                  <c:v>4.9405541864550095E-2</c:v>
                </c:pt>
                <c:pt idx="2061">
                  <c:v>5.6137581142944676E-2</c:v>
                </c:pt>
                <c:pt idx="2062">
                  <c:v>2.8169742933348785E-2</c:v>
                </c:pt>
                <c:pt idx="2063">
                  <c:v>3.4952836356390932E-2</c:v>
                </c:pt>
                <c:pt idx="2064">
                  <c:v>8.176207743410524E-2</c:v>
                </c:pt>
                <c:pt idx="2065">
                  <c:v>4.4884887858646805E-2</c:v>
                </c:pt>
                <c:pt idx="2066">
                  <c:v>6.7461420161859575E-2</c:v>
                </c:pt>
                <c:pt idx="2067">
                  <c:v>5.7708546601461908E-2</c:v>
                </c:pt>
                <c:pt idx="2068">
                  <c:v>6.3718143668649974E-2</c:v>
                </c:pt>
                <c:pt idx="2069">
                  <c:v>6.7141936694752075E-2</c:v>
                </c:pt>
                <c:pt idx="2070">
                  <c:v>4.2914199190427604E-2</c:v>
                </c:pt>
                <c:pt idx="2071">
                  <c:v>4.2596086895541202E-2</c:v>
                </c:pt>
                <c:pt idx="2072">
                  <c:v>5.2810258715417252E-2</c:v>
                </c:pt>
                <c:pt idx="2073">
                  <c:v>8.827602338988319E-2</c:v>
                </c:pt>
                <c:pt idx="2074">
                  <c:v>5.4367301983418659E-2</c:v>
                </c:pt>
                <c:pt idx="2075">
                  <c:v>4.1078784440409216E-2</c:v>
                </c:pt>
                <c:pt idx="2076">
                  <c:v>6.4418584098702547E-2</c:v>
                </c:pt>
                <c:pt idx="2077">
                  <c:v>7.8190823991678815E-2</c:v>
                </c:pt>
                <c:pt idx="2078">
                  <c:v>1.4931377212235586E-2</c:v>
                </c:pt>
                <c:pt idx="2079">
                  <c:v>3.9317140629872072E-2</c:v>
                </c:pt>
                <c:pt idx="2080">
                  <c:v>8.7860148554624984E-2</c:v>
                </c:pt>
                <c:pt idx="2081">
                  <c:v>6.4486623672974558E-2</c:v>
                </c:pt>
                <c:pt idx="2082">
                  <c:v>7.6188817711842993E-2</c:v>
                </c:pt>
                <c:pt idx="2083">
                  <c:v>6.6641853775938786E-2</c:v>
                </c:pt>
                <c:pt idx="2084">
                  <c:v>5.2906528195689584E-2</c:v>
                </c:pt>
                <c:pt idx="2085">
                  <c:v>7.0224181883424469E-2</c:v>
                </c:pt>
                <c:pt idx="2086">
                  <c:v>6.818006418232897E-2</c:v>
                </c:pt>
                <c:pt idx="2087">
                  <c:v>4.5319633940956783E-2</c:v>
                </c:pt>
                <c:pt idx="2088">
                  <c:v>6.0958885736318719E-2</c:v>
                </c:pt>
                <c:pt idx="2089">
                  <c:v>6.449997152302811E-2</c:v>
                </c:pt>
                <c:pt idx="2090">
                  <c:v>5.6080551864997386E-2</c:v>
                </c:pt>
                <c:pt idx="2091">
                  <c:v>3.0475944094642438E-2</c:v>
                </c:pt>
                <c:pt idx="2092">
                  <c:v>4.7375019512365169E-2</c:v>
                </c:pt>
                <c:pt idx="2093">
                  <c:v>2.3504579055366404E-2</c:v>
                </c:pt>
                <c:pt idx="2094">
                  <c:v>6.238287502976364E-2</c:v>
                </c:pt>
                <c:pt idx="2095">
                  <c:v>5.0043393005350156E-2</c:v>
                </c:pt>
                <c:pt idx="2096">
                  <c:v>8.0551937053347983E-2</c:v>
                </c:pt>
                <c:pt idx="2097">
                  <c:v>2.1797420923209243E-2</c:v>
                </c:pt>
                <c:pt idx="2098">
                  <c:v>2.4433483116587718E-2</c:v>
                </c:pt>
                <c:pt idx="2099">
                  <c:v>6.0236306493872099E-2</c:v>
                </c:pt>
                <c:pt idx="2100">
                  <c:v>6.3434283459626067E-2</c:v>
                </c:pt>
                <c:pt idx="2101">
                  <c:v>3.6969349181798172E-2</c:v>
                </c:pt>
                <c:pt idx="2102">
                  <c:v>5.0052371321911232E-2</c:v>
                </c:pt>
                <c:pt idx="2103">
                  <c:v>2.4436763837716535E-2</c:v>
                </c:pt>
                <c:pt idx="2104">
                  <c:v>6.6455650152450751E-2</c:v>
                </c:pt>
                <c:pt idx="2105">
                  <c:v>6.3519585972765052E-2</c:v>
                </c:pt>
                <c:pt idx="2106">
                  <c:v>7.5372653294086489E-2</c:v>
                </c:pt>
                <c:pt idx="2107">
                  <c:v>4.5077979532527845E-2</c:v>
                </c:pt>
                <c:pt idx="2108">
                  <c:v>4.3439177875478852E-2</c:v>
                </c:pt>
                <c:pt idx="2109">
                  <c:v>7.0459315627369734E-2</c:v>
                </c:pt>
                <c:pt idx="2110">
                  <c:v>8.4151782427980826E-2</c:v>
                </c:pt>
                <c:pt idx="2111">
                  <c:v>4.2141526597384182E-2</c:v>
                </c:pt>
                <c:pt idx="2112">
                  <c:v>7.048228183330757E-2</c:v>
                </c:pt>
                <c:pt idx="2113">
                  <c:v>7.4306685039797482E-3</c:v>
                </c:pt>
                <c:pt idx="2114">
                  <c:v>3.1813841604473647E-2</c:v>
                </c:pt>
                <c:pt idx="2115">
                  <c:v>5.6835035194852446E-2</c:v>
                </c:pt>
                <c:pt idx="2116">
                  <c:v>6.9863817773756165E-2</c:v>
                </c:pt>
                <c:pt idx="2117">
                  <c:v>4.2667155547593816E-3</c:v>
                </c:pt>
                <c:pt idx="2118">
                  <c:v>4.4426211037202068E-2</c:v>
                </c:pt>
                <c:pt idx="2119">
                  <c:v>3.0398731881585039E-2</c:v>
                </c:pt>
                <c:pt idx="2120">
                  <c:v>3.0582585688355257E-2</c:v>
                </c:pt>
                <c:pt idx="2121">
                  <c:v>5.378891747711681E-2</c:v>
                </c:pt>
                <c:pt idx="2122">
                  <c:v>6.8815097609101511E-2</c:v>
                </c:pt>
                <c:pt idx="2123">
                  <c:v>5.6456356370733374E-2</c:v>
                </c:pt>
                <c:pt idx="2124">
                  <c:v>5.9090869168688637E-2</c:v>
                </c:pt>
                <c:pt idx="2125">
                  <c:v>4.9512573419912081E-2</c:v>
                </c:pt>
                <c:pt idx="2126">
                  <c:v>6.8610855640414165E-2</c:v>
                </c:pt>
                <c:pt idx="2127">
                  <c:v>3.4518269604036922E-2</c:v>
                </c:pt>
                <c:pt idx="2128">
                  <c:v>3.6490643070200779E-2</c:v>
                </c:pt>
                <c:pt idx="2129">
                  <c:v>4.3833937185947136E-2</c:v>
                </c:pt>
                <c:pt idx="2130">
                  <c:v>4.7929369075273898E-2</c:v>
                </c:pt>
                <c:pt idx="2131">
                  <c:v>4.3125143154488732E-2</c:v>
                </c:pt>
                <c:pt idx="2132">
                  <c:v>5.1419990891072187E-2</c:v>
                </c:pt>
                <c:pt idx="2133">
                  <c:v>2.3452717641142873E-2</c:v>
                </c:pt>
                <c:pt idx="2134">
                  <c:v>3.2634152754246804E-2</c:v>
                </c:pt>
                <c:pt idx="2135">
                  <c:v>3.9895047250483706E-2</c:v>
                </c:pt>
                <c:pt idx="2136">
                  <c:v>6.4752675767884127E-2</c:v>
                </c:pt>
                <c:pt idx="2137">
                  <c:v>3.4699606573283637E-2</c:v>
                </c:pt>
                <c:pt idx="2138">
                  <c:v>4.5079381704486221E-2</c:v>
                </c:pt>
                <c:pt idx="2139">
                  <c:v>5.4694785453705708E-2</c:v>
                </c:pt>
                <c:pt idx="2140">
                  <c:v>3.6472233397436771E-2</c:v>
                </c:pt>
                <c:pt idx="2141">
                  <c:v>2.1224794052676743E-2</c:v>
                </c:pt>
                <c:pt idx="2142">
                  <c:v>5.9367145081276468E-2</c:v>
                </c:pt>
                <c:pt idx="2143">
                  <c:v>6.614261483783751E-2</c:v>
                </c:pt>
                <c:pt idx="2144">
                  <c:v>6.3563219557558115E-2</c:v>
                </c:pt>
                <c:pt idx="2145">
                  <c:v>4.8017761195748021E-2</c:v>
                </c:pt>
                <c:pt idx="2146">
                  <c:v>5.0394414536097526E-2</c:v>
                </c:pt>
                <c:pt idx="2147">
                  <c:v>5.1635831144316247E-2</c:v>
                </c:pt>
                <c:pt idx="2148">
                  <c:v>5.2792168751734508E-2</c:v>
                </c:pt>
                <c:pt idx="2149">
                  <c:v>7.182953495083097E-2</c:v>
                </c:pt>
                <c:pt idx="2150">
                  <c:v>3.8524048372509445E-2</c:v>
                </c:pt>
                <c:pt idx="2151">
                  <c:v>2.7733053256764173E-2</c:v>
                </c:pt>
                <c:pt idx="2152">
                  <c:v>3.3433258838492519E-2</c:v>
                </c:pt>
                <c:pt idx="2153">
                  <c:v>3.2982804746161359E-2</c:v>
                </c:pt>
                <c:pt idx="2154">
                  <c:v>8.1255539175179414E-2</c:v>
                </c:pt>
                <c:pt idx="2155">
                  <c:v>5.5861204469742243E-2</c:v>
                </c:pt>
                <c:pt idx="2156">
                  <c:v>4.208235237537683E-2</c:v>
                </c:pt>
                <c:pt idx="2157">
                  <c:v>5.6195592166094821E-2</c:v>
                </c:pt>
                <c:pt idx="2158">
                  <c:v>8.2741930434934718E-2</c:v>
                </c:pt>
                <c:pt idx="2159">
                  <c:v>4.9372733852618672E-2</c:v>
                </c:pt>
                <c:pt idx="2160">
                  <c:v>6.8662169662944167E-2</c:v>
                </c:pt>
                <c:pt idx="2161">
                  <c:v>5.3415632310723438E-2</c:v>
                </c:pt>
                <c:pt idx="2162">
                  <c:v>9.0388429739976017E-2</c:v>
                </c:pt>
                <c:pt idx="2163">
                  <c:v>6.2650468350759547E-2</c:v>
                </c:pt>
                <c:pt idx="2164">
                  <c:v>2.9287776845366653E-2</c:v>
                </c:pt>
                <c:pt idx="2165">
                  <c:v>2.8265120841059643E-2</c:v>
                </c:pt>
                <c:pt idx="2166">
                  <c:v>3.2197205587872396E-2</c:v>
                </c:pt>
                <c:pt idx="2167">
                  <c:v>4.2372514023378161E-2</c:v>
                </c:pt>
                <c:pt idx="2168">
                  <c:v>7.8529278378787676E-2</c:v>
                </c:pt>
                <c:pt idx="2169">
                  <c:v>4.261531012266262E-2</c:v>
                </c:pt>
                <c:pt idx="2170">
                  <c:v>4.8210229279521538E-2</c:v>
                </c:pt>
                <c:pt idx="2171">
                  <c:v>9.0199949464032869E-2</c:v>
                </c:pt>
                <c:pt idx="2172">
                  <c:v>3.0093238223046215E-2</c:v>
                </c:pt>
                <c:pt idx="2173">
                  <c:v>6.4394392352333685E-2</c:v>
                </c:pt>
                <c:pt idx="2174">
                  <c:v>3.5486926319486967E-2</c:v>
                </c:pt>
                <c:pt idx="2175">
                  <c:v>3.0845617076331433E-2</c:v>
                </c:pt>
                <c:pt idx="2176">
                  <c:v>5.6018550022377711E-2</c:v>
                </c:pt>
                <c:pt idx="2177">
                  <c:v>5.6137293937903787E-2</c:v>
                </c:pt>
                <c:pt idx="2178">
                  <c:v>3.5415021440602379E-2</c:v>
                </c:pt>
                <c:pt idx="2179">
                  <c:v>3.7415716247564235E-2</c:v>
                </c:pt>
                <c:pt idx="2180">
                  <c:v>5.3559373441294938E-2</c:v>
                </c:pt>
                <c:pt idx="2181">
                  <c:v>1.6749680185239424E-2</c:v>
                </c:pt>
                <c:pt idx="2182">
                  <c:v>4.1733350850003681E-2</c:v>
                </c:pt>
                <c:pt idx="2183">
                  <c:v>7.4666416407859509E-2</c:v>
                </c:pt>
                <c:pt idx="2184">
                  <c:v>6.678384113832847E-2</c:v>
                </c:pt>
                <c:pt idx="2185">
                  <c:v>5.0135391671386698E-2</c:v>
                </c:pt>
                <c:pt idx="2186">
                  <c:v>6.3265653425959301E-2</c:v>
                </c:pt>
                <c:pt idx="2187">
                  <c:v>8.5656557427094243E-2</c:v>
                </c:pt>
                <c:pt idx="2188">
                  <c:v>7.2395648007911401E-2</c:v>
                </c:pt>
                <c:pt idx="2189">
                  <c:v>4.1020780049314753E-2</c:v>
                </c:pt>
                <c:pt idx="2190">
                  <c:v>3.6050031680529337E-2</c:v>
                </c:pt>
                <c:pt idx="2191">
                  <c:v>6.0604709146004077E-2</c:v>
                </c:pt>
                <c:pt idx="2192">
                  <c:v>3.8338762731361276E-2</c:v>
                </c:pt>
                <c:pt idx="2193">
                  <c:v>5.4157498248602942E-2</c:v>
                </c:pt>
                <c:pt idx="2194">
                  <c:v>5.1989437780894432E-2</c:v>
                </c:pt>
                <c:pt idx="2195">
                  <c:v>5.5046510179880742E-2</c:v>
                </c:pt>
                <c:pt idx="2196">
                  <c:v>6.3319440345508848E-2</c:v>
                </c:pt>
                <c:pt idx="2197">
                  <c:v>2.5278227524432983E-2</c:v>
                </c:pt>
                <c:pt idx="2198">
                  <c:v>1.2047859121796123E-2</c:v>
                </c:pt>
                <c:pt idx="2199">
                  <c:v>3.3716754613979105E-2</c:v>
                </c:pt>
                <c:pt idx="2200">
                  <c:v>3.8894159074477352E-2</c:v>
                </c:pt>
                <c:pt idx="2201">
                  <c:v>3.8984518501952004E-2</c:v>
                </c:pt>
                <c:pt idx="2202">
                  <c:v>5.9412654915220742E-2</c:v>
                </c:pt>
                <c:pt idx="2203">
                  <c:v>3.7867711803872661E-2</c:v>
                </c:pt>
                <c:pt idx="2204">
                  <c:v>6.7683236370576688E-2</c:v>
                </c:pt>
                <c:pt idx="2205">
                  <c:v>5.5601735417742687E-2</c:v>
                </c:pt>
                <c:pt idx="2206">
                  <c:v>6.208032230913163E-2</c:v>
                </c:pt>
                <c:pt idx="2207">
                  <c:v>6.1284789590547034E-2</c:v>
                </c:pt>
                <c:pt idx="2208">
                  <c:v>5.1519081131088884E-2</c:v>
                </c:pt>
                <c:pt idx="2209">
                  <c:v>3.8606588846947648E-2</c:v>
                </c:pt>
                <c:pt idx="2210">
                  <c:v>3.6104941150027214E-2</c:v>
                </c:pt>
                <c:pt idx="2211">
                  <c:v>5.465634416383891E-2</c:v>
                </c:pt>
                <c:pt idx="2212">
                  <c:v>5.7038509125807602E-2</c:v>
                </c:pt>
                <c:pt idx="2213">
                  <c:v>7.2858144266305325E-2</c:v>
                </c:pt>
                <c:pt idx="2214">
                  <c:v>3.2185271245736224E-2</c:v>
                </c:pt>
                <c:pt idx="2215">
                  <c:v>6.0721638292018543E-2</c:v>
                </c:pt>
                <c:pt idx="2216">
                  <c:v>1.7816860489013431E-2</c:v>
                </c:pt>
                <c:pt idx="2217">
                  <c:v>3.1869067785219196E-2</c:v>
                </c:pt>
                <c:pt idx="2218">
                  <c:v>4.9947817926058069E-2</c:v>
                </c:pt>
                <c:pt idx="2219">
                  <c:v>3.0302858048947334E-2</c:v>
                </c:pt>
                <c:pt idx="2220">
                  <c:v>6.0388373046036142E-2</c:v>
                </c:pt>
                <c:pt idx="2221">
                  <c:v>5.6402053666931351E-2</c:v>
                </c:pt>
                <c:pt idx="2222">
                  <c:v>3.0553597268090094E-2</c:v>
                </c:pt>
                <c:pt idx="2223">
                  <c:v>4.6054053407905415E-2</c:v>
                </c:pt>
                <c:pt idx="2224">
                  <c:v>4.4181982298951372E-2</c:v>
                </c:pt>
                <c:pt idx="2225">
                  <c:v>2.167510311871651E-2</c:v>
                </c:pt>
                <c:pt idx="2226">
                  <c:v>9.0726301757482031E-2</c:v>
                </c:pt>
                <c:pt idx="2227">
                  <c:v>6.7212186647959804E-2</c:v>
                </c:pt>
                <c:pt idx="2228">
                  <c:v>2.1001704967492874E-2</c:v>
                </c:pt>
                <c:pt idx="2229">
                  <c:v>6.995589532302221E-2</c:v>
                </c:pt>
                <c:pt idx="2230">
                  <c:v>7.3190692015896758E-2</c:v>
                </c:pt>
                <c:pt idx="2231">
                  <c:v>7.3180095427751307E-2</c:v>
                </c:pt>
                <c:pt idx="2232">
                  <c:v>4.2342106752071951E-2</c:v>
                </c:pt>
                <c:pt idx="2233">
                  <c:v>7.2462883252717214E-2</c:v>
                </c:pt>
                <c:pt idx="2234">
                  <c:v>5.8979783529913565E-2</c:v>
                </c:pt>
                <c:pt idx="2235">
                  <c:v>3.7873603223383456E-2</c:v>
                </c:pt>
                <c:pt idx="2236">
                  <c:v>4.7424428837952504E-2</c:v>
                </c:pt>
                <c:pt idx="2237">
                  <c:v>6.1436189440864097E-2</c:v>
                </c:pt>
                <c:pt idx="2238">
                  <c:v>9.093152441055527E-2</c:v>
                </c:pt>
                <c:pt idx="2239">
                  <c:v>5.052920355953458E-2</c:v>
                </c:pt>
                <c:pt idx="2240">
                  <c:v>4.05700226978295E-3</c:v>
                </c:pt>
                <c:pt idx="2241">
                  <c:v>3.4333343603196453E-2</c:v>
                </c:pt>
                <c:pt idx="2242">
                  <c:v>4.4765149333919452E-2</c:v>
                </c:pt>
                <c:pt idx="2243">
                  <c:v>3.6350275672603682E-2</c:v>
                </c:pt>
                <c:pt idx="2244">
                  <c:v>6.3460112498837901E-2</c:v>
                </c:pt>
                <c:pt idx="2245">
                  <c:v>7.510362057161471E-2</c:v>
                </c:pt>
                <c:pt idx="2246">
                  <c:v>6.72409562237124E-2</c:v>
                </c:pt>
                <c:pt idx="2247">
                  <c:v>8.6530108225599311E-2</c:v>
                </c:pt>
                <c:pt idx="2248">
                  <c:v>8.6278563135769398E-2</c:v>
                </c:pt>
                <c:pt idx="2249">
                  <c:v>4.1495365399748074E-2</c:v>
                </c:pt>
                <c:pt idx="2250">
                  <c:v>6.2686989563771334E-2</c:v>
                </c:pt>
                <c:pt idx="2251">
                  <c:v>5.9499092705391887E-2</c:v>
                </c:pt>
                <c:pt idx="2252">
                  <c:v>5.8213323073537548E-2</c:v>
                </c:pt>
                <c:pt idx="2253">
                  <c:v>7.2529601456984588E-2</c:v>
                </c:pt>
                <c:pt idx="2254">
                  <c:v>6.7231755318024972E-2</c:v>
                </c:pt>
                <c:pt idx="2255">
                  <c:v>7.6389834707218357E-2</c:v>
                </c:pt>
                <c:pt idx="2256">
                  <c:v>3.8868234346722541E-2</c:v>
                </c:pt>
                <c:pt idx="2257">
                  <c:v>4.5290187373272395E-2</c:v>
                </c:pt>
                <c:pt idx="2258">
                  <c:v>7.9546841301723514E-2</c:v>
                </c:pt>
                <c:pt idx="2259">
                  <c:v>5.3543121930070159E-2</c:v>
                </c:pt>
                <c:pt idx="2260">
                  <c:v>4.6635086742162268E-2</c:v>
                </c:pt>
                <c:pt idx="2261">
                  <c:v>7.960101272934178E-2</c:v>
                </c:pt>
                <c:pt idx="2262">
                  <c:v>4.3933534176930966E-2</c:v>
                </c:pt>
                <c:pt idx="2263">
                  <c:v>2.4467052163237413E-2</c:v>
                </c:pt>
                <c:pt idx="2264">
                  <c:v>4.5883324466969078E-2</c:v>
                </c:pt>
                <c:pt idx="2265">
                  <c:v>8.6169105725274031E-2</c:v>
                </c:pt>
                <c:pt idx="2266">
                  <c:v>4.4842237989707934E-2</c:v>
                </c:pt>
                <c:pt idx="2267">
                  <c:v>4.3751028538617731E-2</c:v>
                </c:pt>
                <c:pt idx="2268">
                  <c:v>5.7141953810620205E-2</c:v>
                </c:pt>
                <c:pt idx="2269">
                  <c:v>4.0785130561377947E-2</c:v>
                </c:pt>
                <c:pt idx="2270">
                  <c:v>4.9459564884115875E-2</c:v>
                </c:pt>
                <c:pt idx="2271">
                  <c:v>6.7132358091782779E-2</c:v>
                </c:pt>
                <c:pt idx="2272">
                  <c:v>6.8576132331121975E-2</c:v>
                </c:pt>
                <c:pt idx="2273">
                  <c:v>2.9970076400266971E-2</c:v>
                </c:pt>
                <c:pt idx="2274">
                  <c:v>8.408759284247172E-2</c:v>
                </c:pt>
                <c:pt idx="2275">
                  <c:v>5.8293693573003014E-2</c:v>
                </c:pt>
                <c:pt idx="2276">
                  <c:v>7.0175144201561124E-2</c:v>
                </c:pt>
                <c:pt idx="2277">
                  <c:v>6.1850943709142459E-2</c:v>
                </c:pt>
                <c:pt idx="2278">
                  <c:v>3.1704949661874648E-2</c:v>
                </c:pt>
                <c:pt idx="2279">
                  <c:v>3.5490029275605794E-2</c:v>
                </c:pt>
                <c:pt idx="2280">
                  <c:v>-2.6679114444910779E-3</c:v>
                </c:pt>
                <c:pt idx="2281">
                  <c:v>3.3287189551731544E-2</c:v>
                </c:pt>
                <c:pt idx="2282">
                  <c:v>5.6068739458438877E-2</c:v>
                </c:pt>
                <c:pt idx="2283">
                  <c:v>4.1882275002035591E-2</c:v>
                </c:pt>
                <c:pt idx="2284">
                  <c:v>3.8784391157965559E-2</c:v>
                </c:pt>
                <c:pt idx="2285">
                  <c:v>4.4454469802663155E-2</c:v>
                </c:pt>
                <c:pt idx="2286">
                  <c:v>5.419334292990588E-2</c:v>
                </c:pt>
                <c:pt idx="2287">
                  <c:v>5.6291688884231417E-2</c:v>
                </c:pt>
                <c:pt idx="2288">
                  <c:v>3.2132415377401385E-2</c:v>
                </c:pt>
                <c:pt idx="2289">
                  <c:v>4.6774518764506778E-2</c:v>
                </c:pt>
                <c:pt idx="2290">
                  <c:v>5.7717243825385456E-2</c:v>
                </c:pt>
                <c:pt idx="2291">
                  <c:v>6.649847317742888E-2</c:v>
                </c:pt>
                <c:pt idx="2292">
                  <c:v>5.5510826583703432E-2</c:v>
                </c:pt>
                <c:pt idx="2293">
                  <c:v>2.5153062721718134E-2</c:v>
                </c:pt>
                <c:pt idx="2294">
                  <c:v>4.1366065804085916E-2</c:v>
                </c:pt>
                <c:pt idx="2295">
                  <c:v>6.0781950773032667E-2</c:v>
                </c:pt>
                <c:pt idx="2296">
                  <c:v>6.1355659398727946E-2</c:v>
                </c:pt>
                <c:pt idx="2297">
                  <c:v>2.5398705430700746E-2</c:v>
                </c:pt>
                <c:pt idx="2298">
                  <c:v>4.9242543001653177E-2</c:v>
                </c:pt>
                <c:pt idx="2299">
                  <c:v>7.0164694142559381E-2</c:v>
                </c:pt>
                <c:pt idx="2300">
                  <c:v>1.6220064988137495E-2</c:v>
                </c:pt>
                <c:pt idx="2301">
                  <c:v>3.1087287182874512E-2</c:v>
                </c:pt>
                <c:pt idx="2302">
                  <c:v>2.3799672316290987E-2</c:v>
                </c:pt>
                <c:pt idx="2303">
                  <c:v>8.5178425274966579E-2</c:v>
                </c:pt>
                <c:pt idx="2304">
                  <c:v>7.5150965391597213E-2</c:v>
                </c:pt>
                <c:pt idx="2305">
                  <c:v>6.6212904368619069E-2</c:v>
                </c:pt>
                <c:pt idx="2306">
                  <c:v>5.6627262543374385E-2</c:v>
                </c:pt>
                <c:pt idx="2307">
                  <c:v>4.0761105779783646E-2</c:v>
                </c:pt>
                <c:pt idx="2308">
                  <c:v>6.2043715467450772E-2</c:v>
                </c:pt>
                <c:pt idx="2309">
                  <c:v>4.9207883294239113E-2</c:v>
                </c:pt>
                <c:pt idx="2310">
                  <c:v>2.3694349661356251E-2</c:v>
                </c:pt>
                <c:pt idx="2311">
                  <c:v>4.3818762824627822E-2</c:v>
                </c:pt>
                <c:pt idx="2312">
                  <c:v>5.6397126685260812E-2</c:v>
                </c:pt>
                <c:pt idx="2313">
                  <c:v>4.9415863863449594E-2</c:v>
                </c:pt>
                <c:pt idx="2314">
                  <c:v>3.0250440536890355E-2</c:v>
                </c:pt>
                <c:pt idx="2315">
                  <c:v>7.8065537227433118E-2</c:v>
                </c:pt>
                <c:pt idx="2316">
                  <c:v>4.9927611339956823E-2</c:v>
                </c:pt>
                <c:pt idx="2317">
                  <c:v>7.6785656553293447E-2</c:v>
                </c:pt>
                <c:pt idx="2318">
                  <c:v>2.6135938471190889E-2</c:v>
                </c:pt>
                <c:pt idx="2319">
                  <c:v>4.255953383199107E-2</c:v>
                </c:pt>
                <c:pt idx="2320">
                  <c:v>4.4956947939844671E-2</c:v>
                </c:pt>
                <c:pt idx="2321">
                  <c:v>9.4640593891054836E-2</c:v>
                </c:pt>
                <c:pt idx="2322">
                  <c:v>8.2136116707068191E-2</c:v>
                </c:pt>
                <c:pt idx="2323">
                  <c:v>3.4726558538367841E-2</c:v>
                </c:pt>
                <c:pt idx="2324">
                  <c:v>5.7648713469238777E-2</c:v>
                </c:pt>
                <c:pt idx="2325">
                  <c:v>7.2331250366097832E-2</c:v>
                </c:pt>
                <c:pt idx="2326">
                  <c:v>5.4968210263310557E-2</c:v>
                </c:pt>
                <c:pt idx="2327">
                  <c:v>7.727835970721289E-2</c:v>
                </c:pt>
                <c:pt idx="2328">
                  <c:v>1.5522978505426721E-2</c:v>
                </c:pt>
                <c:pt idx="2329">
                  <c:v>8.0904079594843969E-2</c:v>
                </c:pt>
                <c:pt idx="2330">
                  <c:v>9.8770326678227632E-2</c:v>
                </c:pt>
                <c:pt idx="2331">
                  <c:v>4.8253867683937079E-2</c:v>
                </c:pt>
                <c:pt idx="2332">
                  <c:v>5.4321975455254939E-2</c:v>
                </c:pt>
                <c:pt idx="2333">
                  <c:v>4.2221567685608141E-2</c:v>
                </c:pt>
                <c:pt idx="2334">
                  <c:v>5.3670980775693877E-2</c:v>
                </c:pt>
                <c:pt idx="2335">
                  <c:v>8.7454632500071849E-2</c:v>
                </c:pt>
                <c:pt idx="2336">
                  <c:v>1.7279447280894034E-2</c:v>
                </c:pt>
                <c:pt idx="2337">
                  <c:v>5.5688933552108494E-2</c:v>
                </c:pt>
                <c:pt idx="2338">
                  <c:v>5.7117327592218492E-2</c:v>
                </c:pt>
                <c:pt idx="2339">
                  <c:v>3.2491714596893234E-2</c:v>
                </c:pt>
                <c:pt idx="2340">
                  <c:v>2.7479323045490112E-2</c:v>
                </c:pt>
                <c:pt idx="2341">
                  <c:v>7.4982226135389907E-2</c:v>
                </c:pt>
                <c:pt idx="2342">
                  <c:v>5.2949243503859239E-2</c:v>
                </c:pt>
                <c:pt idx="2343">
                  <c:v>4.9451109594298548E-2</c:v>
                </c:pt>
                <c:pt idx="2344">
                  <c:v>5.5548824462920449E-2</c:v>
                </c:pt>
                <c:pt idx="2345">
                  <c:v>5.0767764680338695E-2</c:v>
                </c:pt>
                <c:pt idx="2346">
                  <c:v>5.1502293982690295E-2</c:v>
                </c:pt>
                <c:pt idx="2347">
                  <c:v>4.6679706842409546E-2</c:v>
                </c:pt>
                <c:pt idx="2348">
                  <c:v>5.6430485878465636E-2</c:v>
                </c:pt>
                <c:pt idx="2349">
                  <c:v>5.720927415941493E-2</c:v>
                </c:pt>
                <c:pt idx="2350">
                  <c:v>5.9732706072616548E-2</c:v>
                </c:pt>
                <c:pt idx="2351">
                  <c:v>4.1561614700737298E-2</c:v>
                </c:pt>
                <c:pt idx="2352">
                  <c:v>6.7974909247956405E-2</c:v>
                </c:pt>
                <c:pt idx="2353">
                  <c:v>9.3734301605434778E-2</c:v>
                </c:pt>
                <c:pt idx="2354">
                  <c:v>6.1073273947093332E-2</c:v>
                </c:pt>
                <c:pt idx="2355">
                  <c:v>5.7335006563306867E-2</c:v>
                </c:pt>
                <c:pt idx="2356">
                  <c:v>3.8227598402847507E-2</c:v>
                </c:pt>
                <c:pt idx="2357">
                  <c:v>7.3510373397810136E-2</c:v>
                </c:pt>
                <c:pt idx="2358">
                  <c:v>2.1807898767706557E-2</c:v>
                </c:pt>
                <c:pt idx="2359">
                  <c:v>6.7213162123233028E-2</c:v>
                </c:pt>
                <c:pt idx="2360">
                  <c:v>1.5988748745134229E-2</c:v>
                </c:pt>
                <c:pt idx="2361">
                  <c:v>7.348594601418551E-2</c:v>
                </c:pt>
                <c:pt idx="2362">
                  <c:v>7.2067579734414688E-2</c:v>
                </c:pt>
                <c:pt idx="2363">
                  <c:v>5.5510594326137586E-2</c:v>
                </c:pt>
                <c:pt idx="2364">
                  <c:v>6.3550757644911471E-2</c:v>
                </c:pt>
                <c:pt idx="2365">
                  <c:v>7.7132782136492911E-2</c:v>
                </c:pt>
                <c:pt idx="2366">
                  <c:v>5.7560341353424749E-2</c:v>
                </c:pt>
                <c:pt idx="2367">
                  <c:v>3.1865853593422255E-2</c:v>
                </c:pt>
                <c:pt idx="2368">
                  <c:v>2.7515482850157924E-2</c:v>
                </c:pt>
                <c:pt idx="2369">
                  <c:v>4.2826193025979675E-2</c:v>
                </c:pt>
                <c:pt idx="2370">
                  <c:v>6.0387654386610312E-2</c:v>
                </c:pt>
                <c:pt idx="2371">
                  <c:v>7.4909252076975075E-2</c:v>
                </c:pt>
                <c:pt idx="2372">
                  <c:v>6.0522607510809762E-2</c:v>
                </c:pt>
                <c:pt idx="2373">
                  <c:v>7.037629789384453E-2</c:v>
                </c:pt>
                <c:pt idx="2374">
                  <c:v>4.7131391563340203E-2</c:v>
                </c:pt>
                <c:pt idx="2375">
                  <c:v>4.7772737783093988E-2</c:v>
                </c:pt>
                <c:pt idx="2376">
                  <c:v>3.7744812139702932E-2</c:v>
                </c:pt>
                <c:pt idx="2377">
                  <c:v>8.6126873597479364E-2</c:v>
                </c:pt>
                <c:pt idx="2378">
                  <c:v>3.7388314874259754E-2</c:v>
                </c:pt>
                <c:pt idx="2379">
                  <c:v>1.7078149008351973E-2</c:v>
                </c:pt>
                <c:pt idx="2380">
                  <c:v>6.091867789331476E-2</c:v>
                </c:pt>
                <c:pt idx="2381">
                  <c:v>4.4060662821855279E-2</c:v>
                </c:pt>
                <c:pt idx="2382">
                  <c:v>7.1931234131288324E-2</c:v>
                </c:pt>
                <c:pt idx="2383">
                  <c:v>5.4328307248589669E-2</c:v>
                </c:pt>
                <c:pt idx="2384">
                  <c:v>5.019144596867306E-2</c:v>
                </c:pt>
                <c:pt idx="2385">
                  <c:v>4.5958126978262404E-2</c:v>
                </c:pt>
                <c:pt idx="2386">
                  <c:v>4.2676716988251984E-2</c:v>
                </c:pt>
                <c:pt idx="2387">
                  <c:v>1.3935885875332177E-2</c:v>
                </c:pt>
                <c:pt idx="2388">
                  <c:v>7.7511543213610923E-2</c:v>
                </c:pt>
                <c:pt idx="2389">
                  <c:v>-2.1137271026131832E-2</c:v>
                </c:pt>
                <c:pt idx="2390">
                  <c:v>4.9928753249601721E-2</c:v>
                </c:pt>
                <c:pt idx="2391">
                  <c:v>2.6635275803317815E-2</c:v>
                </c:pt>
                <c:pt idx="2392">
                  <c:v>8.77173031020195E-2</c:v>
                </c:pt>
                <c:pt idx="2393">
                  <c:v>8.0901587152347104E-2</c:v>
                </c:pt>
                <c:pt idx="2394">
                  <c:v>4.7114670296914074E-2</c:v>
                </c:pt>
                <c:pt idx="2395">
                  <c:v>5.1391597566889297E-2</c:v>
                </c:pt>
                <c:pt idx="2396">
                  <c:v>3.0111434781187385E-2</c:v>
                </c:pt>
                <c:pt idx="2397">
                  <c:v>5.9591727412066503E-2</c:v>
                </c:pt>
                <c:pt idx="2398">
                  <c:v>7.2381211094622727E-2</c:v>
                </c:pt>
                <c:pt idx="2399">
                  <c:v>4.9528029918650462E-2</c:v>
                </c:pt>
                <c:pt idx="2400">
                  <c:v>7.9460575605336065E-2</c:v>
                </c:pt>
                <c:pt idx="2401">
                  <c:v>6.766946781137842E-2</c:v>
                </c:pt>
                <c:pt idx="2402">
                  <c:v>3.9627448181166647E-2</c:v>
                </c:pt>
                <c:pt idx="2403">
                  <c:v>5.5451431638044613E-2</c:v>
                </c:pt>
                <c:pt idx="2404">
                  <c:v>5.3955427336368766E-2</c:v>
                </c:pt>
                <c:pt idx="2405">
                  <c:v>1.8218739981512938E-2</c:v>
                </c:pt>
                <c:pt idx="2406">
                  <c:v>5.9710823713687744E-2</c:v>
                </c:pt>
                <c:pt idx="2407">
                  <c:v>4.9979131511124875E-2</c:v>
                </c:pt>
                <c:pt idx="2408">
                  <c:v>4.3262311319226976E-2</c:v>
                </c:pt>
                <c:pt idx="2409">
                  <c:v>7.7970511615007954E-2</c:v>
                </c:pt>
                <c:pt idx="2410">
                  <c:v>6.4110637890995359E-2</c:v>
                </c:pt>
                <c:pt idx="2411">
                  <c:v>3.9301743612797924E-3</c:v>
                </c:pt>
                <c:pt idx="2412">
                  <c:v>5.6743027540795854E-2</c:v>
                </c:pt>
                <c:pt idx="2413">
                  <c:v>6.566648344899581E-2</c:v>
                </c:pt>
                <c:pt idx="2414">
                  <c:v>7.99776758083659E-2</c:v>
                </c:pt>
                <c:pt idx="2415">
                  <c:v>5.6533665186406595E-2</c:v>
                </c:pt>
                <c:pt idx="2416">
                  <c:v>5.713033488949476E-2</c:v>
                </c:pt>
                <c:pt idx="2417">
                  <c:v>7.6630204141070746E-2</c:v>
                </c:pt>
                <c:pt idx="2418">
                  <c:v>5.9277492690395117E-2</c:v>
                </c:pt>
                <c:pt idx="2419">
                  <c:v>4.0568069179534483E-2</c:v>
                </c:pt>
                <c:pt idx="2420">
                  <c:v>6.2171188071409866E-2</c:v>
                </c:pt>
                <c:pt idx="2421">
                  <c:v>5.714805497454456E-2</c:v>
                </c:pt>
                <c:pt idx="2422">
                  <c:v>2.6855912498949697E-2</c:v>
                </c:pt>
                <c:pt idx="2423">
                  <c:v>7.8850134182133769E-2</c:v>
                </c:pt>
                <c:pt idx="2424">
                  <c:v>2.8268716152360152E-2</c:v>
                </c:pt>
                <c:pt idx="2425">
                  <c:v>3.6067457354679977E-2</c:v>
                </c:pt>
                <c:pt idx="2426">
                  <c:v>5.686667124735395E-2</c:v>
                </c:pt>
                <c:pt idx="2427">
                  <c:v>1.1608264741939878E-2</c:v>
                </c:pt>
                <c:pt idx="2428">
                  <c:v>2.6102968940828308E-2</c:v>
                </c:pt>
                <c:pt idx="2429">
                  <c:v>5.7185717893382448E-2</c:v>
                </c:pt>
                <c:pt idx="2430">
                  <c:v>3.3447824151334377E-2</c:v>
                </c:pt>
                <c:pt idx="2431">
                  <c:v>3.602993444146077E-2</c:v>
                </c:pt>
                <c:pt idx="2432">
                  <c:v>3.7069870926830673E-2</c:v>
                </c:pt>
                <c:pt idx="2433">
                  <c:v>3.2320709300539874E-2</c:v>
                </c:pt>
                <c:pt idx="2434">
                  <c:v>5.9610989515163165E-2</c:v>
                </c:pt>
                <c:pt idx="2435">
                  <c:v>1.6654206777665603E-2</c:v>
                </c:pt>
                <c:pt idx="2436">
                  <c:v>6.6949883555118245E-2</c:v>
                </c:pt>
                <c:pt idx="2437">
                  <c:v>6.6985832712975896E-2</c:v>
                </c:pt>
                <c:pt idx="2438">
                  <c:v>8.8486576783504051E-2</c:v>
                </c:pt>
                <c:pt idx="2439">
                  <c:v>6.9728770262962203E-2</c:v>
                </c:pt>
                <c:pt idx="2440">
                  <c:v>3.6029855897035723E-2</c:v>
                </c:pt>
                <c:pt idx="2441">
                  <c:v>2.7300788389442832E-2</c:v>
                </c:pt>
                <c:pt idx="2442">
                  <c:v>4.5298339188205416E-2</c:v>
                </c:pt>
                <c:pt idx="2443">
                  <c:v>7.2408889443320579E-2</c:v>
                </c:pt>
                <c:pt idx="2444">
                  <c:v>3.4936870300440681E-2</c:v>
                </c:pt>
                <c:pt idx="2445">
                  <c:v>5.5336587391695558E-2</c:v>
                </c:pt>
                <c:pt idx="2446">
                  <c:v>5.4968755558954807E-2</c:v>
                </c:pt>
                <c:pt idx="2447">
                  <c:v>4.3474078655617199E-2</c:v>
                </c:pt>
                <c:pt idx="2448">
                  <c:v>4.4897870081884395E-2</c:v>
                </c:pt>
                <c:pt idx="2449">
                  <c:v>7.0129922642028386E-2</c:v>
                </c:pt>
                <c:pt idx="2450">
                  <c:v>4.6183066083037405E-2</c:v>
                </c:pt>
                <c:pt idx="2451">
                  <c:v>4.5476033566524493E-2</c:v>
                </c:pt>
                <c:pt idx="2452">
                  <c:v>4.965030753966973E-2</c:v>
                </c:pt>
                <c:pt idx="2453">
                  <c:v>5.6854298147482829E-2</c:v>
                </c:pt>
                <c:pt idx="2454">
                  <c:v>2.8111207062735843E-2</c:v>
                </c:pt>
                <c:pt idx="2455">
                  <c:v>4.0238926573473388E-2</c:v>
                </c:pt>
                <c:pt idx="2456">
                  <c:v>6.3913938895810624E-2</c:v>
                </c:pt>
                <c:pt idx="2457">
                  <c:v>8.7022969470389178E-2</c:v>
                </c:pt>
                <c:pt idx="2458">
                  <c:v>2.4705471209285623E-2</c:v>
                </c:pt>
                <c:pt idx="2459">
                  <c:v>6.9771718302770458E-2</c:v>
                </c:pt>
                <c:pt idx="2460">
                  <c:v>3.110990667784086E-2</c:v>
                </c:pt>
                <c:pt idx="2461">
                  <c:v>5.5364303593048753E-2</c:v>
                </c:pt>
                <c:pt idx="2462">
                  <c:v>2.6390168927240776E-2</c:v>
                </c:pt>
                <c:pt idx="2463">
                  <c:v>2.0266226803765497E-2</c:v>
                </c:pt>
                <c:pt idx="2464">
                  <c:v>7.162246397529326E-2</c:v>
                </c:pt>
                <c:pt idx="2465">
                  <c:v>9.6777048123062093E-2</c:v>
                </c:pt>
                <c:pt idx="2466">
                  <c:v>7.1405170499580728E-2</c:v>
                </c:pt>
                <c:pt idx="2467">
                  <c:v>2.777877565002701E-2</c:v>
                </c:pt>
                <c:pt idx="2468">
                  <c:v>5.8980866703322254E-2</c:v>
                </c:pt>
                <c:pt idx="2469">
                  <c:v>5.583607338424687E-2</c:v>
                </c:pt>
                <c:pt idx="2470">
                  <c:v>3.0746352262276622E-2</c:v>
                </c:pt>
                <c:pt idx="2471">
                  <c:v>5.3167804806663388E-2</c:v>
                </c:pt>
                <c:pt idx="2472">
                  <c:v>7.9363250653071871E-2</c:v>
                </c:pt>
                <c:pt idx="2473">
                  <c:v>3.9445021703499283E-2</c:v>
                </c:pt>
                <c:pt idx="2474">
                  <c:v>3.3837766620902376E-2</c:v>
                </c:pt>
                <c:pt idx="2475">
                  <c:v>6.5091780542465255E-2</c:v>
                </c:pt>
                <c:pt idx="2476">
                  <c:v>4.3432004364758581E-2</c:v>
                </c:pt>
                <c:pt idx="2477">
                  <c:v>2.7670841914300359E-2</c:v>
                </c:pt>
                <c:pt idx="2478">
                  <c:v>3.0372693229262421E-2</c:v>
                </c:pt>
                <c:pt idx="2479">
                  <c:v>5.2177094898776949E-2</c:v>
                </c:pt>
                <c:pt idx="2480">
                  <c:v>3.6218806448469254E-2</c:v>
                </c:pt>
                <c:pt idx="2481">
                  <c:v>4.5772650940868853E-2</c:v>
                </c:pt>
                <c:pt idx="2482">
                  <c:v>3.4549161847099108E-2</c:v>
                </c:pt>
                <c:pt idx="2483">
                  <c:v>7.1254019154259857E-2</c:v>
                </c:pt>
                <c:pt idx="2484">
                  <c:v>5.2472503489943145E-3</c:v>
                </c:pt>
                <c:pt idx="2485">
                  <c:v>7.571638807637171E-2</c:v>
                </c:pt>
                <c:pt idx="2486">
                  <c:v>4.0443084926561235E-2</c:v>
                </c:pt>
                <c:pt idx="2487">
                  <c:v>4.7086542757565519E-2</c:v>
                </c:pt>
                <c:pt idx="2488">
                  <c:v>4.8492189460674018E-2</c:v>
                </c:pt>
                <c:pt idx="2489">
                  <c:v>6.765698777631729E-2</c:v>
                </c:pt>
                <c:pt idx="2490">
                  <c:v>5.2072196740223842E-2</c:v>
                </c:pt>
                <c:pt idx="2491">
                  <c:v>6.8025722463266103E-2</c:v>
                </c:pt>
                <c:pt idx="2492">
                  <c:v>6.5829371808197534E-2</c:v>
                </c:pt>
                <c:pt idx="2493">
                  <c:v>6.0308907250703869E-2</c:v>
                </c:pt>
                <c:pt idx="2494">
                  <c:v>7.2857539246071912E-2</c:v>
                </c:pt>
                <c:pt idx="2495">
                  <c:v>6.6444654452139096E-2</c:v>
                </c:pt>
                <c:pt idx="2496">
                  <c:v>3.5971265385148277E-2</c:v>
                </c:pt>
                <c:pt idx="2497">
                  <c:v>4.6984141203837565E-2</c:v>
                </c:pt>
                <c:pt idx="2498">
                  <c:v>5.6478417957075255E-2</c:v>
                </c:pt>
                <c:pt idx="2499">
                  <c:v>7.2954565687446404E-3</c:v>
                </c:pt>
              </c:numCache>
            </c:numRef>
          </c:xVal>
          <c:yVal>
            <c:numRef>
              <c:f>'Data ellipses'!$B$4:$B$2503</c:f>
              <c:numCache>
                <c:formatCode>_-* #,##0.00_-;\-* #,##0.00_-;_-* "-"??_-;_-@_-</c:formatCode>
                <c:ptCount val="2500"/>
                <c:pt idx="0">
                  <c:v>-803.44494833604767</c:v>
                </c:pt>
                <c:pt idx="1">
                  <c:v>761.10270953338477</c:v>
                </c:pt>
                <c:pt idx="2">
                  <c:v>-179.64980670871773</c:v>
                </c:pt>
                <c:pt idx="3">
                  <c:v>-809.59181821276889</c:v>
                </c:pt>
                <c:pt idx="4">
                  <c:v>-273.57651747890668</c:v>
                </c:pt>
                <c:pt idx="5">
                  <c:v>76.084678814389918</c:v>
                </c:pt>
                <c:pt idx="6">
                  <c:v>574.06601937912001</c:v>
                </c:pt>
                <c:pt idx="7">
                  <c:v>440.19331800574309</c:v>
                </c:pt>
                <c:pt idx="8">
                  <c:v>-309.20584957648589</c:v>
                </c:pt>
                <c:pt idx="9">
                  <c:v>-288.70078997087512</c:v>
                </c:pt>
                <c:pt idx="10">
                  <c:v>124.39692294600263</c:v>
                </c:pt>
                <c:pt idx="11">
                  <c:v>29.243231271844706</c:v>
                </c:pt>
                <c:pt idx="12">
                  <c:v>-1605.0675508214099</c:v>
                </c:pt>
                <c:pt idx="13">
                  <c:v>-1204.9292435122743</c:v>
                </c:pt>
                <c:pt idx="14">
                  <c:v>173.2891305918738</c:v>
                </c:pt>
                <c:pt idx="15">
                  <c:v>-425.50503956062039</c:v>
                </c:pt>
                <c:pt idx="16">
                  <c:v>-233.01013238104133</c:v>
                </c:pt>
                <c:pt idx="17">
                  <c:v>939.67038238699206</c:v>
                </c:pt>
                <c:pt idx="18">
                  <c:v>-345.14067650302059</c:v>
                </c:pt>
                <c:pt idx="19">
                  <c:v>107.21316278567701</c:v>
                </c:pt>
                <c:pt idx="20">
                  <c:v>614.07660712656707</c:v>
                </c:pt>
                <c:pt idx="21">
                  <c:v>-2565.119162200579</c:v>
                </c:pt>
                <c:pt idx="22">
                  <c:v>-1372.2347094156485</c:v>
                </c:pt>
                <c:pt idx="23">
                  <c:v>-447.68566497375105</c:v>
                </c:pt>
                <c:pt idx="24">
                  <c:v>369.94278018308341</c:v>
                </c:pt>
                <c:pt idx="25">
                  <c:v>-110.8528244095769</c:v>
                </c:pt>
                <c:pt idx="26">
                  <c:v>-1015.7655869390974</c:v>
                </c:pt>
                <c:pt idx="27">
                  <c:v>-606.90944669998953</c:v>
                </c:pt>
                <c:pt idx="28">
                  <c:v>-565.04586435464535</c:v>
                </c:pt>
                <c:pt idx="29">
                  <c:v>1294.6128350763629</c:v>
                </c:pt>
                <c:pt idx="30">
                  <c:v>933.96392106888743</c:v>
                </c:pt>
                <c:pt idx="31">
                  <c:v>-205.99049838071824</c:v>
                </c:pt>
                <c:pt idx="32">
                  <c:v>-745.82693359765472</c:v>
                </c:pt>
                <c:pt idx="33">
                  <c:v>-757.84032652015685</c:v>
                </c:pt>
                <c:pt idx="34">
                  <c:v>-771.43725220023862</c:v>
                </c:pt>
                <c:pt idx="35">
                  <c:v>-1000.1056633713097</c:v>
                </c:pt>
                <c:pt idx="36">
                  <c:v>-2120.482734333802</c:v>
                </c:pt>
                <c:pt idx="37">
                  <c:v>-440.53798606804048</c:v>
                </c:pt>
                <c:pt idx="38">
                  <c:v>-2323.8792392605656</c:v>
                </c:pt>
                <c:pt idx="39">
                  <c:v>-744.04256528591486</c:v>
                </c:pt>
                <c:pt idx="40">
                  <c:v>-172.18463573637655</c:v>
                </c:pt>
                <c:pt idx="41">
                  <c:v>185.39227520641543</c:v>
                </c:pt>
                <c:pt idx="42">
                  <c:v>-1104.1396504951808</c:v>
                </c:pt>
                <c:pt idx="43">
                  <c:v>109.23942290462855</c:v>
                </c:pt>
                <c:pt idx="44">
                  <c:v>365.17377961582406</c:v>
                </c:pt>
                <c:pt idx="45">
                  <c:v>-517.14928581255754</c:v>
                </c:pt>
                <c:pt idx="46">
                  <c:v>294.86772752961133</c:v>
                </c:pt>
                <c:pt idx="47">
                  <c:v>-388.09930804049054</c:v>
                </c:pt>
                <c:pt idx="48">
                  <c:v>-1400.0316285429781</c:v>
                </c:pt>
                <c:pt idx="49">
                  <c:v>-1344.5706960495645</c:v>
                </c:pt>
                <c:pt idx="50">
                  <c:v>-2287.4564920735138</c:v>
                </c:pt>
                <c:pt idx="51">
                  <c:v>-71.847103178557518</c:v>
                </c:pt>
                <c:pt idx="52">
                  <c:v>-248.59193782905095</c:v>
                </c:pt>
                <c:pt idx="53">
                  <c:v>-37.073138229779033</c:v>
                </c:pt>
                <c:pt idx="54">
                  <c:v>-454.34142902202166</c:v>
                </c:pt>
                <c:pt idx="55">
                  <c:v>-1134.1878023457193</c:v>
                </c:pt>
                <c:pt idx="56">
                  <c:v>-341.43750179066956</c:v>
                </c:pt>
                <c:pt idx="57">
                  <c:v>-2097.1969892608095</c:v>
                </c:pt>
                <c:pt idx="58">
                  <c:v>453.35643969134253</c:v>
                </c:pt>
                <c:pt idx="59">
                  <c:v>-433.05696575184993</c:v>
                </c:pt>
                <c:pt idx="60">
                  <c:v>-78.429897760273889</c:v>
                </c:pt>
                <c:pt idx="61">
                  <c:v>-1143.9589732441291</c:v>
                </c:pt>
                <c:pt idx="62">
                  <c:v>-1669.9379186851229</c:v>
                </c:pt>
                <c:pt idx="63">
                  <c:v>-1626.8040853030043</c:v>
                </c:pt>
                <c:pt idx="64">
                  <c:v>737.26786243432889</c:v>
                </c:pt>
                <c:pt idx="65">
                  <c:v>-1166.0799642586489</c:v>
                </c:pt>
                <c:pt idx="66">
                  <c:v>655.77305601459193</c:v>
                </c:pt>
                <c:pt idx="67">
                  <c:v>-924.47191088932141</c:v>
                </c:pt>
                <c:pt idx="68">
                  <c:v>-1189.3881251682096</c:v>
                </c:pt>
                <c:pt idx="69">
                  <c:v>461.01641904781809</c:v>
                </c:pt>
                <c:pt idx="70">
                  <c:v>-1366.4909120382163</c:v>
                </c:pt>
                <c:pt idx="71">
                  <c:v>-164.94284460450854</c:v>
                </c:pt>
                <c:pt idx="72">
                  <c:v>1587.470851448461</c:v>
                </c:pt>
                <c:pt idx="73">
                  <c:v>668.20277857803103</c:v>
                </c:pt>
                <c:pt idx="74">
                  <c:v>-315.72165732591293</c:v>
                </c:pt>
                <c:pt idx="75">
                  <c:v>184.77403878582754</c:v>
                </c:pt>
                <c:pt idx="76">
                  <c:v>-26.429342513298252</c:v>
                </c:pt>
                <c:pt idx="77">
                  <c:v>118.45709424993947</c:v>
                </c:pt>
                <c:pt idx="78">
                  <c:v>-191.75985038449653</c:v>
                </c:pt>
                <c:pt idx="79">
                  <c:v>576.8143817223463</c:v>
                </c:pt>
                <c:pt idx="80">
                  <c:v>-977.9755101056262</c:v>
                </c:pt>
                <c:pt idx="81">
                  <c:v>833.63125399972523</c:v>
                </c:pt>
                <c:pt idx="82">
                  <c:v>-986.52435967202655</c:v>
                </c:pt>
                <c:pt idx="83">
                  <c:v>-124.89975243213394</c:v>
                </c:pt>
                <c:pt idx="84">
                  <c:v>-670.69070986052429</c:v>
                </c:pt>
                <c:pt idx="85">
                  <c:v>1139.4630263776862</c:v>
                </c:pt>
                <c:pt idx="86">
                  <c:v>946.31546041741512</c:v>
                </c:pt>
                <c:pt idx="87">
                  <c:v>-11.669176947266351</c:v>
                </c:pt>
                <c:pt idx="88">
                  <c:v>322.73851053687486</c:v>
                </c:pt>
                <c:pt idx="89">
                  <c:v>641.62330273206044</c:v>
                </c:pt>
                <c:pt idx="90">
                  <c:v>-14.535841845004143</c:v>
                </c:pt>
                <c:pt idx="91">
                  <c:v>-910.62515565675403</c:v>
                </c:pt>
                <c:pt idx="92">
                  <c:v>-734.51718136884938</c:v>
                </c:pt>
                <c:pt idx="93">
                  <c:v>-601.16951273011182</c:v>
                </c:pt>
                <c:pt idx="94">
                  <c:v>-90.24776874602685</c:v>
                </c:pt>
                <c:pt idx="95">
                  <c:v>-1123.5253696915115</c:v>
                </c:pt>
                <c:pt idx="96">
                  <c:v>215.6489445832558</c:v>
                </c:pt>
                <c:pt idx="97">
                  <c:v>-413.16342270243877</c:v>
                </c:pt>
                <c:pt idx="98">
                  <c:v>-1871.4105910567332</c:v>
                </c:pt>
                <c:pt idx="99">
                  <c:v>-796.0538695755622</c:v>
                </c:pt>
                <c:pt idx="100">
                  <c:v>164.03537699188109</c:v>
                </c:pt>
                <c:pt idx="101">
                  <c:v>118.20183282034668</c:v>
                </c:pt>
                <c:pt idx="102">
                  <c:v>-611.33340318896535</c:v>
                </c:pt>
                <c:pt idx="103">
                  <c:v>-578.05808796975725</c:v>
                </c:pt>
                <c:pt idx="104">
                  <c:v>-929.81925602665888</c:v>
                </c:pt>
                <c:pt idx="105">
                  <c:v>346.65799233175676</c:v>
                </c:pt>
                <c:pt idx="106">
                  <c:v>159.30743391236501</c:v>
                </c:pt>
                <c:pt idx="107">
                  <c:v>-1331.243009637903</c:v>
                </c:pt>
                <c:pt idx="108">
                  <c:v>-1003.3087742696925</c:v>
                </c:pt>
                <c:pt idx="109">
                  <c:v>-1525.4473694158751</c:v>
                </c:pt>
                <c:pt idx="110">
                  <c:v>-608.10267029463466</c:v>
                </c:pt>
                <c:pt idx="111">
                  <c:v>-1230.7670593190251</c:v>
                </c:pt>
                <c:pt idx="112">
                  <c:v>-773.58626388696484</c:v>
                </c:pt>
                <c:pt idx="113">
                  <c:v>-845.09039539162313</c:v>
                </c:pt>
                <c:pt idx="114">
                  <c:v>-2327.2883210653981</c:v>
                </c:pt>
                <c:pt idx="115">
                  <c:v>-536.86220440789202</c:v>
                </c:pt>
                <c:pt idx="116">
                  <c:v>-1043.5737918066889</c:v>
                </c:pt>
                <c:pt idx="117">
                  <c:v>-948.95803375888681</c:v>
                </c:pt>
                <c:pt idx="118">
                  <c:v>-880.41280187312896</c:v>
                </c:pt>
                <c:pt idx="119">
                  <c:v>-421.99710279686315</c:v>
                </c:pt>
                <c:pt idx="120">
                  <c:v>6.2853653263318847</c:v>
                </c:pt>
                <c:pt idx="121">
                  <c:v>441.26209881368413</c:v>
                </c:pt>
                <c:pt idx="122">
                  <c:v>29.815346002908882</c:v>
                </c:pt>
                <c:pt idx="123">
                  <c:v>-1110.6599329614428</c:v>
                </c:pt>
                <c:pt idx="124">
                  <c:v>641.64817292468251</c:v>
                </c:pt>
                <c:pt idx="125">
                  <c:v>-1422.9444193607233</c:v>
                </c:pt>
                <c:pt idx="126">
                  <c:v>-407.33057156722407</c:v>
                </c:pt>
                <c:pt idx="127">
                  <c:v>-179.74263724291359</c:v>
                </c:pt>
                <c:pt idx="128">
                  <c:v>-177.99403904126939</c:v>
                </c:pt>
                <c:pt idx="129">
                  <c:v>-1757.9136523969164</c:v>
                </c:pt>
                <c:pt idx="130">
                  <c:v>2110.5844892432478</c:v>
                </c:pt>
                <c:pt idx="131">
                  <c:v>-35.969470771584383</c:v>
                </c:pt>
                <c:pt idx="132">
                  <c:v>-241.7331307626273</c:v>
                </c:pt>
                <c:pt idx="133">
                  <c:v>222.58594345960955</c:v>
                </c:pt>
                <c:pt idx="134">
                  <c:v>-520.83225115894311</c:v>
                </c:pt>
                <c:pt idx="135">
                  <c:v>-1447.8318249686836</c:v>
                </c:pt>
                <c:pt idx="136">
                  <c:v>-276.69184847527231</c:v>
                </c:pt>
                <c:pt idx="137">
                  <c:v>378.79685703107134</c:v>
                </c:pt>
                <c:pt idx="138">
                  <c:v>-1214.3483926047611</c:v>
                </c:pt>
                <c:pt idx="139">
                  <c:v>-1124.8536359851541</c:v>
                </c:pt>
                <c:pt idx="140">
                  <c:v>517.8740103272994</c:v>
                </c:pt>
                <c:pt idx="141">
                  <c:v>-1721.0671679210773</c:v>
                </c:pt>
                <c:pt idx="142">
                  <c:v>-466.39413860833974</c:v>
                </c:pt>
                <c:pt idx="143">
                  <c:v>-158.46890652364164</c:v>
                </c:pt>
                <c:pt idx="144">
                  <c:v>-1157.2042876371406</c:v>
                </c:pt>
                <c:pt idx="145">
                  <c:v>1174.3274756141263</c:v>
                </c:pt>
                <c:pt idx="146">
                  <c:v>184.07581915733135</c:v>
                </c:pt>
                <c:pt idx="147">
                  <c:v>102.61399807315047</c:v>
                </c:pt>
                <c:pt idx="148">
                  <c:v>-468.35570995164198</c:v>
                </c:pt>
                <c:pt idx="149">
                  <c:v>514.6099499996044</c:v>
                </c:pt>
                <c:pt idx="150">
                  <c:v>-916.37886940112094</c:v>
                </c:pt>
                <c:pt idx="151">
                  <c:v>-1192.4951755918182</c:v>
                </c:pt>
                <c:pt idx="152">
                  <c:v>-781.24680609066399</c:v>
                </c:pt>
                <c:pt idx="153">
                  <c:v>-869.62545279379538</c:v>
                </c:pt>
                <c:pt idx="154">
                  <c:v>-1178.8673421675849</c:v>
                </c:pt>
                <c:pt idx="155">
                  <c:v>512.72271582399935</c:v>
                </c:pt>
                <c:pt idx="156">
                  <c:v>-565.39274625768485</c:v>
                </c:pt>
                <c:pt idx="157">
                  <c:v>-949.22300326721597</c:v>
                </c:pt>
                <c:pt idx="158">
                  <c:v>-317.86953423614068</c:v>
                </c:pt>
                <c:pt idx="159">
                  <c:v>271.19297495192586</c:v>
                </c:pt>
                <c:pt idx="160">
                  <c:v>-8.6375122856788948</c:v>
                </c:pt>
                <c:pt idx="161">
                  <c:v>612.87807651063395</c:v>
                </c:pt>
                <c:pt idx="162">
                  <c:v>-1621.0668137945167</c:v>
                </c:pt>
                <c:pt idx="163">
                  <c:v>1541.5759187614858</c:v>
                </c:pt>
                <c:pt idx="164">
                  <c:v>-1685.4684351385895</c:v>
                </c:pt>
                <c:pt idx="165">
                  <c:v>24.24958714373588</c:v>
                </c:pt>
                <c:pt idx="166">
                  <c:v>-837.78408667464191</c:v>
                </c:pt>
                <c:pt idx="167">
                  <c:v>-344.93527154010371</c:v>
                </c:pt>
                <c:pt idx="168">
                  <c:v>-1564.9631301331283</c:v>
                </c:pt>
                <c:pt idx="169">
                  <c:v>-444.76051657194967</c:v>
                </c:pt>
                <c:pt idx="170">
                  <c:v>922.22266202525043</c:v>
                </c:pt>
                <c:pt idx="171">
                  <c:v>-614.77074380874546</c:v>
                </c:pt>
                <c:pt idx="172">
                  <c:v>-1735.8277376195501</c:v>
                </c:pt>
                <c:pt idx="173">
                  <c:v>-1272.4782394780996</c:v>
                </c:pt>
                <c:pt idx="174">
                  <c:v>-430.10023224021279</c:v>
                </c:pt>
                <c:pt idx="175">
                  <c:v>-574.04093298644966</c:v>
                </c:pt>
                <c:pt idx="176">
                  <c:v>-692.31525483540463</c:v>
                </c:pt>
                <c:pt idx="177">
                  <c:v>-1686.6702718659908</c:v>
                </c:pt>
                <c:pt idx="178">
                  <c:v>-465.65730503437953</c:v>
                </c:pt>
                <c:pt idx="179">
                  <c:v>-1245.6851984584582</c:v>
                </c:pt>
                <c:pt idx="180">
                  <c:v>-873.29917489450963</c:v>
                </c:pt>
                <c:pt idx="181">
                  <c:v>-1257.3400768647789</c:v>
                </c:pt>
                <c:pt idx="182">
                  <c:v>410.8040378435926</c:v>
                </c:pt>
                <c:pt idx="183">
                  <c:v>-1292.133966848065</c:v>
                </c:pt>
                <c:pt idx="184">
                  <c:v>-1900.832503319798</c:v>
                </c:pt>
                <c:pt idx="185">
                  <c:v>-692.94281385639624</c:v>
                </c:pt>
                <c:pt idx="186">
                  <c:v>647.58752207034104</c:v>
                </c:pt>
                <c:pt idx="187">
                  <c:v>-859.15173486048207</c:v>
                </c:pt>
                <c:pt idx="188">
                  <c:v>58.533543973107953</c:v>
                </c:pt>
                <c:pt idx="189">
                  <c:v>488.57112475634403</c:v>
                </c:pt>
                <c:pt idx="190">
                  <c:v>-157.59034757689733</c:v>
                </c:pt>
                <c:pt idx="191">
                  <c:v>601.20414298779087</c:v>
                </c:pt>
                <c:pt idx="192">
                  <c:v>-1412.0977362375297</c:v>
                </c:pt>
                <c:pt idx="193">
                  <c:v>-3046.2776975106863</c:v>
                </c:pt>
                <c:pt idx="194">
                  <c:v>-1464.9924874615554</c:v>
                </c:pt>
                <c:pt idx="195">
                  <c:v>210.78819204153297</c:v>
                </c:pt>
                <c:pt idx="196">
                  <c:v>-1627.4546529812596</c:v>
                </c:pt>
                <c:pt idx="197">
                  <c:v>-2469.4377301290024</c:v>
                </c:pt>
                <c:pt idx="198">
                  <c:v>-684.20445577674855</c:v>
                </c:pt>
                <c:pt idx="199">
                  <c:v>-590.04332650129709</c:v>
                </c:pt>
                <c:pt idx="200">
                  <c:v>-1389.9071743114528</c:v>
                </c:pt>
                <c:pt idx="201">
                  <c:v>-611.26254825399974</c:v>
                </c:pt>
                <c:pt idx="202">
                  <c:v>-1455.4328003391865</c:v>
                </c:pt>
                <c:pt idx="203">
                  <c:v>-1185.0520443562336</c:v>
                </c:pt>
                <c:pt idx="204">
                  <c:v>-337.7600481594427</c:v>
                </c:pt>
                <c:pt idx="205">
                  <c:v>-259.33054766326677</c:v>
                </c:pt>
                <c:pt idx="206">
                  <c:v>-216.62447061054809</c:v>
                </c:pt>
                <c:pt idx="207">
                  <c:v>-1397.8950633266877</c:v>
                </c:pt>
                <c:pt idx="208">
                  <c:v>1395.6121425573756</c:v>
                </c:pt>
                <c:pt idx="209">
                  <c:v>-1448.6088947753024</c:v>
                </c:pt>
                <c:pt idx="210">
                  <c:v>384.95153095058959</c:v>
                </c:pt>
                <c:pt idx="211">
                  <c:v>-869.02437897210712</c:v>
                </c:pt>
                <c:pt idx="212">
                  <c:v>-1005.7970306941943</c:v>
                </c:pt>
                <c:pt idx="213">
                  <c:v>725.36729853129509</c:v>
                </c:pt>
                <c:pt idx="214">
                  <c:v>-849.47773551650516</c:v>
                </c:pt>
                <c:pt idx="215">
                  <c:v>1330.7711616338556</c:v>
                </c:pt>
                <c:pt idx="216">
                  <c:v>-888.36906664320577</c:v>
                </c:pt>
                <c:pt idx="217">
                  <c:v>-1439.2650465228344</c:v>
                </c:pt>
                <c:pt idx="218">
                  <c:v>-754.69969603266782</c:v>
                </c:pt>
                <c:pt idx="219">
                  <c:v>-520.18104186688743</c:v>
                </c:pt>
                <c:pt idx="220">
                  <c:v>-1121.7760557162765</c:v>
                </c:pt>
                <c:pt idx="221">
                  <c:v>62.113332435487791</c:v>
                </c:pt>
                <c:pt idx="222">
                  <c:v>668.60915620848846</c:v>
                </c:pt>
                <c:pt idx="223">
                  <c:v>-699.36430920862676</c:v>
                </c:pt>
                <c:pt idx="224">
                  <c:v>446.10667694201402</c:v>
                </c:pt>
                <c:pt idx="225">
                  <c:v>-257.50659343511961</c:v>
                </c:pt>
                <c:pt idx="226">
                  <c:v>-1440.8494734749593</c:v>
                </c:pt>
                <c:pt idx="227">
                  <c:v>-797.82992347409254</c:v>
                </c:pt>
                <c:pt idx="228">
                  <c:v>-2084.7772444606799</c:v>
                </c:pt>
                <c:pt idx="229">
                  <c:v>-389.50548221032841</c:v>
                </c:pt>
                <c:pt idx="230">
                  <c:v>-1657.1576815326434</c:v>
                </c:pt>
                <c:pt idx="231">
                  <c:v>189.35913680624708</c:v>
                </c:pt>
                <c:pt idx="232">
                  <c:v>-2329.0870588581101</c:v>
                </c:pt>
                <c:pt idx="233">
                  <c:v>186.28280505246312</c:v>
                </c:pt>
                <c:pt idx="234">
                  <c:v>-422.16661187830414</c:v>
                </c:pt>
                <c:pt idx="235">
                  <c:v>-598.86688797001261</c:v>
                </c:pt>
                <c:pt idx="236">
                  <c:v>406.30580697915866</c:v>
                </c:pt>
                <c:pt idx="237">
                  <c:v>-2155.3603471448196</c:v>
                </c:pt>
                <c:pt idx="238">
                  <c:v>-1019.7039097787938</c:v>
                </c:pt>
                <c:pt idx="239">
                  <c:v>-2066.786738067769</c:v>
                </c:pt>
                <c:pt idx="240">
                  <c:v>-25.249742532419077</c:v>
                </c:pt>
                <c:pt idx="241">
                  <c:v>-1082.5091170697915</c:v>
                </c:pt>
                <c:pt idx="242">
                  <c:v>-893.31098881408616</c:v>
                </c:pt>
                <c:pt idx="243">
                  <c:v>-66.057847762365782</c:v>
                </c:pt>
                <c:pt idx="244">
                  <c:v>-1501.4297695491969</c:v>
                </c:pt>
                <c:pt idx="245">
                  <c:v>-866.57460476553297</c:v>
                </c:pt>
                <c:pt idx="246">
                  <c:v>-1163.7314116683056</c:v>
                </c:pt>
                <c:pt idx="247">
                  <c:v>-538.94518434427846</c:v>
                </c:pt>
                <c:pt idx="248">
                  <c:v>-863.68591502686922</c:v>
                </c:pt>
                <c:pt idx="249">
                  <c:v>568.76811459554392</c:v>
                </c:pt>
                <c:pt idx="250">
                  <c:v>-1500.8343364511011</c:v>
                </c:pt>
                <c:pt idx="251">
                  <c:v>-1453.4266860270736</c:v>
                </c:pt>
                <c:pt idx="252">
                  <c:v>1038.051764612539</c:v>
                </c:pt>
                <c:pt idx="253">
                  <c:v>-631.93876359755359</c:v>
                </c:pt>
                <c:pt idx="254">
                  <c:v>-38.033914424554496</c:v>
                </c:pt>
                <c:pt idx="255">
                  <c:v>-1995.8888477188029</c:v>
                </c:pt>
                <c:pt idx="256">
                  <c:v>372.85956126237033</c:v>
                </c:pt>
                <c:pt idx="257">
                  <c:v>-564.2542385738152</c:v>
                </c:pt>
                <c:pt idx="258">
                  <c:v>-1070.1680104390107</c:v>
                </c:pt>
                <c:pt idx="259">
                  <c:v>-1100.7636630874558</c:v>
                </c:pt>
                <c:pt idx="260">
                  <c:v>146.79663304430323</c:v>
                </c:pt>
                <c:pt idx="261">
                  <c:v>661.78250639190082</c:v>
                </c:pt>
                <c:pt idx="262">
                  <c:v>94.349889400327811</c:v>
                </c:pt>
                <c:pt idx="263">
                  <c:v>357.29044130403327</c:v>
                </c:pt>
                <c:pt idx="264">
                  <c:v>200.09227385440499</c:v>
                </c:pt>
                <c:pt idx="265">
                  <c:v>-433.04050417769031</c:v>
                </c:pt>
                <c:pt idx="266">
                  <c:v>-984.83579758535961</c:v>
                </c:pt>
                <c:pt idx="267">
                  <c:v>1744.1065666678487</c:v>
                </c:pt>
                <c:pt idx="268">
                  <c:v>476.87238090302526</c:v>
                </c:pt>
                <c:pt idx="269">
                  <c:v>-739.6157052314702</c:v>
                </c:pt>
                <c:pt idx="270">
                  <c:v>-987.86966751006366</c:v>
                </c:pt>
                <c:pt idx="271">
                  <c:v>-2352.8301635676062</c:v>
                </c:pt>
                <c:pt idx="272">
                  <c:v>-407.50783175996821</c:v>
                </c:pt>
                <c:pt idx="273">
                  <c:v>1130.437787559069</c:v>
                </c:pt>
                <c:pt idx="274">
                  <c:v>544.69672097073362</c:v>
                </c:pt>
                <c:pt idx="275">
                  <c:v>33.327479018517806</c:v>
                </c:pt>
                <c:pt idx="276">
                  <c:v>900.55238392992578</c:v>
                </c:pt>
                <c:pt idx="277">
                  <c:v>-1506.63793277886</c:v>
                </c:pt>
                <c:pt idx="278">
                  <c:v>-792.96772067147867</c:v>
                </c:pt>
                <c:pt idx="279">
                  <c:v>-861.94707780884164</c:v>
                </c:pt>
                <c:pt idx="280">
                  <c:v>-734.70017999628908</c:v>
                </c:pt>
                <c:pt idx="281">
                  <c:v>-698.53353718178278</c:v>
                </c:pt>
                <c:pt idx="282">
                  <c:v>-1337.9754402994531</c:v>
                </c:pt>
                <c:pt idx="283">
                  <c:v>-493.76561453181148</c:v>
                </c:pt>
                <c:pt idx="284">
                  <c:v>-812.10202635942915</c:v>
                </c:pt>
                <c:pt idx="285">
                  <c:v>-491.92033674340655</c:v>
                </c:pt>
                <c:pt idx="286">
                  <c:v>1787.3280009467135</c:v>
                </c:pt>
                <c:pt idx="287">
                  <c:v>-68.482093768576306</c:v>
                </c:pt>
                <c:pt idx="288">
                  <c:v>-735.68331703529384</c:v>
                </c:pt>
                <c:pt idx="289">
                  <c:v>204.43826235733195</c:v>
                </c:pt>
                <c:pt idx="290">
                  <c:v>-1828.8256197150949</c:v>
                </c:pt>
                <c:pt idx="291">
                  <c:v>-2517.1544520627276</c:v>
                </c:pt>
                <c:pt idx="292">
                  <c:v>26.94730246866493</c:v>
                </c:pt>
                <c:pt idx="293">
                  <c:v>-757.7873671834659</c:v>
                </c:pt>
                <c:pt idx="294">
                  <c:v>-880.36715327507773</c:v>
                </c:pt>
                <c:pt idx="295">
                  <c:v>141.05940318497414</c:v>
                </c:pt>
                <c:pt idx="296">
                  <c:v>-1666.8679688934299</c:v>
                </c:pt>
                <c:pt idx="297">
                  <c:v>-1885.0987740081509</c:v>
                </c:pt>
                <c:pt idx="298">
                  <c:v>441.80414356976326</c:v>
                </c:pt>
                <c:pt idx="299">
                  <c:v>-439.33053197411118</c:v>
                </c:pt>
                <c:pt idx="300">
                  <c:v>473.23707042854858</c:v>
                </c:pt>
                <c:pt idx="301">
                  <c:v>-763.57213460790717</c:v>
                </c:pt>
                <c:pt idx="302">
                  <c:v>-830.3553725546526</c:v>
                </c:pt>
                <c:pt idx="303">
                  <c:v>869.752012611385</c:v>
                </c:pt>
                <c:pt idx="304">
                  <c:v>-1181.1588030327848</c:v>
                </c:pt>
                <c:pt idx="305">
                  <c:v>-1453.2691496995085</c:v>
                </c:pt>
                <c:pt idx="306">
                  <c:v>913.32232329758426</c:v>
                </c:pt>
                <c:pt idx="307">
                  <c:v>-1146.8885793030422</c:v>
                </c:pt>
                <c:pt idx="308">
                  <c:v>-1278.0007872338883</c:v>
                </c:pt>
                <c:pt idx="309">
                  <c:v>-74.248365410846418</c:v>
                </c:pt>
                <c:pt idx="310">
                  <c:v>1726.4791364757148</c:v>
                </c:pt>
                <c:pt idx="311">
                  <c:v>-1077.4089800794491</c:v>
                </c:pt>
                <c:pt idx="312">
                  <c:v>-1180.066032702045</c:v>
                </c:pt>
                <c:pt idx="313">
                  <c:v>-1042.8701491222791</c:v>
                </c:pt>
                <c:pt idx="314">
                  <c:v>-515.72812592972423</c:v>
                </c:pt>
                <c:pt idx="315">
                  <c:v>554.24754087213569</c:v>
                </c:pt>
                <c:pt idx="316">
                  <c:v>31.808969008040549</c:v>
                </c:pt>
                <c:pt idx="317">
                  <c:v>293.71967123385821</c:v>
                </c:pt>
                <c:pt idx="318">
                  <c:v>1072.3095248540785</c:v>
                </c:pt>
                <c:pt idx="319">
                  <c:v>-74.927500705402053</c:v>
                </c:pt>
                <c:pt idx="320">
                  <c:v>-955.04257769893502</c:v>
                </c:pt>
                <c:pt idx="321">
                  <c:v>-574.29748632373958</c:v>
                </c:pt>
                <c:pt idx="322">
                  <c:v>899.30258928300373</c:v>
                </c:pt>
                <c:pt idx="323">
                  <c:v>179.31319729785992</c:v>
                </c:pt>
                <c:pt idx="324">
                  <c:v>848.63391370994668</c:v>
                </c:pt>
                <c:pt idx="325">
                  <c:v>-754.70850304729629</c:v>
                </c:pt>
                <c:pt idx="326">
                  <c:v>858.89770492674234</c:v>
                </c:pt>
                <c:pt idx="327">
                  <c:v>-781.77713918487734</c:v>
                </c:pt>
                <c:pt idx="328">
                  <c:v>-580.46500658578043</c:v>
                </c:pt>
                <c:pt idx="329">
                  <c:v>313.67797675105339</c:v>
                </c:pt>
                <c:pt idx="330">
                  <c:v>-300.0785203364203</c:v>
                </c:pt>
                <c:pt idx="331">
                  <c:v>-1092.3145578924778</c:v>
                </c:pt>
                <c:pt idx="332">
                  <c:v>-1541.5546738412959</c:v>
                </c:pt>
                <c:pt idx="333">
                  <c:v>-1706.8075740371696</c:v>
                </c:pt>
                <c:pt idx="334">
                  <c:v>-1056.6274175420294</c:v>
                </c:pt>
                <c:pt idx="335">
                  <c:v>-351.7177897740803</c:v>
                </c:pt>
                <c:pt idx="336">
                  <c:v>-801.67553400578254</c:v>
                </c:pt>
                <c:pt idx="337">
                  <c:v>679.6011945836608</c:v>
                </c:pt>
                <c:pt idx="338">
                  <c:v>-959.4253081304596</c:v>
                </c:pt>
                <c:pt idx="339">
                  <c:v>-657.64754052257013</c:v>
                </c:pt>
                <c:pt idx="340">
                  <c:v>-707.12595036736184</c:v>
                </c:pt>
                <c:pt idx="341">
                  <c:v>-1909.1679852795442</c:v>
                </c:pt>
                <c:pt idx="342">
                  <c:v>439.58608446790549</c:v>
                </c:pt>
                <c:pt idx="343">
                  <c:v>648.41463902306259</c:v>
                </c:pt>
                <c:pt idx="344">
                  <c:v>-1872.3935711121412</c:v>
                </c:pt>
                <c:pt idx="345">
                  <c:v>-1492.6078389700851</c:v>
                </c:pt>
                <c:pt idx="346">
                  <c:v>-829.58841012342054</c:v>
                </c:pt>
                <c:pt idx="347">
                  <c:v>-1965.4863714920884</c:v>
                </c:pt>
                <c:pt idx="348">
                  <c:v>-1247.8042717424496</c:v>
                </c:pt>
                <c:pt idx="349">
                  <c:v>-411.9682084702672</c:v>
                </c:pt>
                <c:pt idx="350">
                  <c:v>-160.84381410827791</c:v>
                </c:pt>
                <c:pt idx="351">
                  <c:v>-270.61832334472456</c:v>
                </c:pt>
                <c:pt idx="352">
                  <c:v>-784.78998802199203</c:v>
                </c:pt>
                <c:pt idx="353">
                  <c:v>-1919.5784839674652</c:v>
                </c:pt>
                <c:pt idx="354">
                  <c:v>576.1043176150315</c:v>
                </c:pt>
                <c:pt idx="355">
                  <c:v>29.769992072951936</c:v>
                </c:pt>
                <c:pt idx="356">
                  <c:v>151.0065350706609</c:v>
                </c:pt>
                <c:pt idx="357">
                  <c:v>-255.75203904521641</c:v>
                </c:pt>
                <c:pt idx="358">
                  <c:v>-276.48569070450139</c:v>
                </c:pt>
                <c:pt idx="359">
                  <c:v>217.5207497756046</c:v>
                </c:pt>
                <c:pt idx="360">
                  <c:v>-138.59357838154847</c:v>
                </c:pt>
                <c:pt idx="361">
                  <c:v>-1556.7160074333024</c:v>
                </c:pt>
                <c:pt idx="362">
                  <c:v>-172.31709184889587</c:v>
                </c:pt>
                <c:pt idx="363">
                  <c:v>-1496.6115650477268</c:v>
                </c:pt>
                <c:pt idx="364">
                  <c:v>-1305.2367938828684</c:v>
                </c:pt>
                <c:pt idx="365">
                  <c:v>-1163.8767094597815</c:v>
                </c:pt>
                <c:pt idx="366">
                  <c:v>-100.90076335632511</c:v>
                </c:pt>
                <c:pt idx="367">
                  <c:v>-101.15301145041212</c:v>
                </c:pt>
                <c:pt idx="368">
                  <c:v>-689.62707325332485</c:v>
                </c:pt>
                <c:pt idx="369">
                  <c:v>622.03591193136617</c:v>
                </c:pt>
                <c:pt idx="370">
                  <c:v>-573.21414105800704</c:v>
                </c:pt>
                <c:pt idx="371">
                  <c:v>-430.0480376889418</c:v>
                </c:pt>
                <c:pt idx="372">
                  <c:v>-505.50724605566211</c:v>
                </c:pt>
                <c:pt idx="373">
                  <c:v>0.77883947365808126</c:v>
                </c:pt>
                <c:pt idx="374">
                  <c:v>-1044.8233951226284</c:v>
                </c:pt>
                <c:pt idx="375">
                  <c:v>387.53883945853158</c:v>
                </c:pt>
                <c:pt idx="376">
                  <c:v>41.879819391808269</c:v>
                </c:pt>
                <c:pt idx="377">
                  <c:v>895.41579662361801</c:v>
                </c:pt>
                <c:pt idx="378">
                  <c:v>-2184.8587590328725</c:v>
                </c:pt>
                <c:pt idx="379">
                  <c:v>-1682.2154889697413</c:v>
                </c:pt>
                <c:pt idx="380">
                  <c:v>-179.28978502649261</c:v>
                </c:pt>
                <c:pt idx="381">
                  <c:v>46.165783236132484</c:v>
                </c:pt>
                <c:pt idx="382">
                  <c:v>-455.7050478878482</c:v>
                </c:pt>
                <c:pt idx="383">
                  <c:v>-515.21819159845563</c:v>
                </c:pt>
                <c:pt idx="384">
                  <c:v>-619.25959684589725</c:v>
                </c:pt>
                <c:pt idx="385">
                  <c:v>-294.74033817329655</c:v>
                </c:pt>
                <c:pt idx="386">
                  <c:v>-1041.8217872151199</c:v>
                </c:pt>
                <c:pt idx="387">
                  <c:v>-1356.5802254152095</c:v>
                </c:pt>
                <c:pt idx="388">
                  <c:v>231.81993911378686</c:v>
                </c:pt>
                <c:pt idx="389">
                  <c:v>-946.0561331310073</c:v>
                </c:pt>
                <c:pt idx="390">
                  <c:v>-86.908200272359863</c:v>
                </c:pt>
                <c:pt idx="391">
                  <c:v>-508.82703010172827</c:v>
                </c:pt>
                <c:pt idx="392">
                  <c:v>720.72511767806736</c:v>
                </c:pt>
                <c:pt idx="393">
                  <c:v>48.547686936674836</c:v>
                </c:pt>
                <c:pt idx="394">
                  <c:v>-647.61450440182216</c:v>
                </c:pt>
                <c:pt idx="395">
                  <c:v>-519.05474009377122</c:v>
                </c:pt>
                <c:pt idx="396">
                  <c:v>-827.04730632529754</c:v>
                </c:pt>
                <c:pt idx="397">
                  <c:v>270.50648592989273</c:v>
                </c:pt>
                <c:pt idx="398">
                  <c:v>-1186.7284980931045</c:v>
                </c:pt>
                <c:pt idx="399">
                  <c:v>228.92211047202454</c:v>
                </c:pt>
                <c:pt idx="400">
                  <c:v>467.6677376744301</c:v>
                </c:pt>
                <c:pt idx="401">
                  <c:v>-797.22417158641474</c:v>
                </c:pt>
                <c:pt idx="402">
                  <c:v>-1983.1383407776493</c:v>
                </c:pt>
                <c:pt idx="403">
                  <c:v>-43.299383573347768</c:v>
                </c:pt>
                <c:pt idx="404">
                  <c:v>-29.96724055534014</c:v>
                </c:pt>
                <c:pt idx="405">
                  <c:v>1272.0488388924432</c:v>
                </c:pt>
                <c:pt idx="406">
                  <c:v>-554.41209295139288</c:v>
                </c:pt>
                <c:pt idx="407">
                  <c:v>-258.17439401245338</c:v>
                </c:pt>
                <c:pt idx="408">
                  <c:v>-899.54402385504181</c:v>
                </c:pt>
                <c:pt idx="409">
                  <c:v>-422.3655821909706</c:v>
                </c:pt>
                <c:pt idx="410">
                  <c:v>-1024.9322529264973</c:v>
                </c:pt>
                <c:pt idx="411">
                  <c:v>-1083.1453100408016</c:v>
                </c:pt>
                <c:pt idx="412">
                  <c:v>-420.04092258803212</c:v>
                </c:pt>
                <c:pt idx="413">
                  <c:v>-727.58133004328101</c:v>
                </c:pt>
                <c:pt idx="414">
                  <c:v>387.24957776980045</c:v>
                </c:pt>
                <c:pt idx="415">
                  <c:v>-513.87132361165914</c:v>
                </c:pt>
                <c:pt idx="416">
                  <c:v>-958.13911140004893</c:v>
                </c:pt>
                <c:pt idx="417">
                  <c:v>-422.19003777601301</c:v>
                </c:pt>
                <c:pt idx="418">
                  <c:v>-263.00215416039009</c:v>
                </c:pt>
                <c:pt idx="419">
                  <c:v>-463.62124652887996</c:v>
                </c:pt>
                <c:pt idx="420">
                  <c:v>-446.0204424566964</c:v>
                </c:pt>
                <c:pt idx="421">
                  <c:v>186.19630135150328</c:v>
                </c:pt>
                <c:pt idx="422">
                  <c:v>-783.99077370625037</c:v>
                </c:pt>
                <c:pt idx="423">
                  <c:v>-159.69868801183111</c:v>
                </c:pt>
                <c:pt idx="424">
                  <c:v>596.82186217096478</c:v>
                </c:pt>
                <c:pt idx="425">
                  <c:v>548.16040037411767</c:v>
                </c:pt>
                <c:pt idx="426">
                  <c:v>558.03777557124795</c:v>
                </c:pt>
                <c:pt idx="427">
                  <c:v>260.71547297373854</c:v>
                </c:pt>
                <c:pt idx="428">
                  <c:v>240.43820155912181</c:v>
                </c:pt>
                <c:pt idx="429">
                  <c:v>-228.10760054351158</c:v>
                </c:pt>
                <c:pt idx="430">
                  <c:v>-171.23177108796244</c:v>
                </c:pt>
                <c:pt idx="431">
                  <c:v>73.860188307386125</c:v>
                </c:pt>
                <c:pt idx="432">
                  <c:v>-113.59585141199113</c:v>
                </c:pt>
                <c:pt idx="433">
                  <c:v>-23.697375968447886</c:v>
                </c:pt>
                <c:pt idx="434">
                  <c:v>446.60472551422663</c:v>
                </c:pt>
                <c:pt idx="435">
                  <c:v>-1500.2287145709997</c:v>
                </c:pt>
                <c:pt idx="436">
                  <c:v>-1374.9631266087945</c:v>
                </c:pt>
                <c:pt idx="437">
                  <c:v>230.02591791811028</c:v>
                </c:pt>
                <c:pt idx="438">
                  <c:v>-822.10481413936395</c:v>
                </c:pt>
                <c:pt idx="439">
                  <c:v>-2031.9002513449323</c:v>
                </c:pt>
                <c:pt idx="440">
                  <c:v>1184.0281775526819</c:v>
                </c:pt>
                <c:pt idx="441">
                  <c:v>-1540.2225738229254</c:v>
                </c:pt>
                <c:pt idx="442">
                  <c:v>698.77517004626679</c:v>
                </c:pt>
                <c:pt idx="443">
                  <c:v>22.904967977399792</c:v>
                </c:pt>
                <c:pt idx="444">
                  <c:v>-283.82888946891308</c:v>
                </c:pt>
                <c:pt idx="445">
                  <c:v>-1003.3206604851812</c:v>
                </c:pt>
                <c:pt idx="446">
                  <c:v>-64.483286566444804</c:v>
                </c:pt>
                <c:pt idx="447">
                  <c:v>-1238.1346162454583</c:v>
                </c:pt>
                <c:pt idx="448">
                  <c:v>-1751.334472509142</c:v>
                </c:pt>
                <c:pt idx="449">
                  <c:v>444.53110810534417</c:v>
                </c:pt>
                <c:pt idx="450">
                  <c:v>-809.63824810637743</c:v>
                </c:pt>
                <c:pt idx="451">
                  <c:v>-1399.0442344828789</c:v>
                </c:pt>
                <c:pt idx="452">
                  <c:v>-571.2877493401611</c:v>
                </c:pt>
                <c:pt idx="453">
                  <c:v>-1968.9859736263606</c:v>
                </c:pt>
                <c:pt idx="454">
                  <c:v>65.54789880633416</c:v>
                </c:pt>
                <c:pt idx="455">
                  <c:v>-1223.4017431658503</c:v>
                </c:pt>
                <c:pt idx="456">
                  <c:v>363.50551696270486</c:v>
                </c:pt>
                <c:pt idx="457">
                  <c:v>11.418358324909605</c:v>
                </c:pt>
                <c:pt idx="458">
                  <c:v>-494.17878815971653</c:v>
                </c:pt>
                <c:pt idx="459">
                  <c:v>-1747.5052416527851</c:v>
                </c:pt>
                <c:pt idx="460">
                  <c:v>-521.89781731649509</c:v>
                </c:pt>
                <c:pt idx="461">
                  <c:v>274.28158348508805</c:v>
                </c:pt>
                <c:pt idx="462">
                  <c:v>-65.820915248376878</c:v>
                </c:pt>
                <c:pt idx="463">
                  <c:v>407.21139842360117</c:v>
                </c:pt>
                <c:pt idx="464">
                  <c:v>-585.53120212614976</c:v>
                </c:pt>
                <c:pt idx="465">
                  <c:v>-783.98445918827474</c:v>
                </c:pt>
                <c:pt idx="466">
                  <c:v>-338.53225273373027</c:v>
                </c:pt>
                <c:pt idx="467">
                  <c:v>151.17660714047088</c:v>
                </c:pt>
                <c:pt idx="468">
                  <c:v>-494.87254016262432</c:v>
                </c:pt>
                <c:pt idx="469">
                  <c:v>347.44076485915684</c:v>
                </c:pt>
                <c:pt idx="470">
                  <c:v>163.06580718185705</c:v>
                </c:pt>
                <c:pt idx="471">
                  <c:v>-1434.786396560592</c:v>
                </c:pt>
                <c:pt idx="472">
                  <c:v>-1299.2457616592992</c:v>
                </c:pt>
                <c:pt idx="473">
                  <c:v>-268.75695007168997</c:v>
                </c:pt>
                <c:pt idx="474">
                  <c:v>213.43319732245345</c:v>
                </c:pt>
                <c:pt idx="475">
                  <c:v>4.8039390301228195</c:v>
                </c:pt>
                <c:pt idx="476">
                  <c:v>-830.61635087879404</c:v>
                </c:pt>
                <c:pt idx="477">
                  <c:v>-623.8632488279618</c:v>
                </c:pt>
                <c:pt idx="478">
                  <c:v>-777.8236910450305</c:v>
                </c:pt>
                <c:pt idx="479">
                  <c:v>588.28257314565781</c:v>
                </c:pt>
                <c:pt idx="480">
                  <c:v>141.05594870426376</c:v>
                </c:pt>
                <c:pt idx="481">
                  <c:v>-772.58739463707298</c:v>
                </c:pt>
                <c:pt idx="482">
                  <c:v>335.2652905792811</c:v>
                </c:pt>
                <c:pt idx="483">
                  <c:v>-553.83187544850898</c:v>
                </c:pt>
                <c:pt idx="484">
                  <c:v>-833.54348924654823</c:v>
                </c:pt>
                <c:pt idx="485">
                  <c:v>967.13248383315386</c:v>
                </c:pt>
                <c:pt idx="486">
                  <c:v>1259.3277672452687</c:v>
                </c:pt>
                <c:pt idx="487">
                  <c:v>1205.2552132261771</c:v>
                </c:pt>
                <c:pt idx="488">
                  <c:v>-1840.4112875028177</c:v>
                </c:pt>
                <c:pt idx="489">
                  <c:v>188.77944940255384</c:v>
                </c:pt>
                <c:pt idx="490">
                  <c:v>-383.08937897219585</c:v>
                </c:pt>
                <c:pt idx="491">
                  <c:v>-245.71354219487785</c:v>
                </c:pt>
                <c:pt idx="492">
                  <c:v>-512.24112313079968</c:v>
                </c:pt>
                <c:pt idx="493">
                  <c:v>-984.74900804860317</c:v>
                </c:pt>
                <c:pt idx="494">
                  <c:v>-587.26278843270211</c:v>
                </c:pt>
                <c:pt idx="495">
                  <c:v>-46.261248752109168</c:v>
                </c:pt>
                <c:pt idx="496">
                  <c:v>1200.5675965963919</c:v>
                </c:pt>
                <c:pt idx="497">
                  <c:v>-189.18423074797556</c:v>
                </c:pt>
                <c:pt idx="498">
                  <c:v>-1488.5326376810144</c:v>
                </c:pt>
                <c:pt idx="499">
                  <c:v>24.663214032160795</c:v>
                </c:pt>
                <c:pt idx="500">
                  <c:v>-124.32206677667909</c:v>
                </c:pt>
                <c:pt idx="501">
                  <c:v>-583.95230811772944</c:v>
                </c:pt>
                <c:pt idx="502">
                  <c:v>76.220589047905378</c:v>
                </c:pt>
                <c:pt idx="503">
                  <c:v>896.03409245546754</c:v>
                </c:pt>
                <c:pt idx="504">
                  <c:v>-2107.3531096482266</c:v>
                </c:pt>
                <c:pt idx="505">
                  <c:v>-79.763165945249966</c:v>
                </c:pt>
                <c:pt idx="506">
                  <c:v>-1147.6870144969616</c:v>
                </c:pt>
                <c:pt idx="507">
                  <c:v>-1533.0413635217951</c:v>
                </c:pt>
                <c:pt idx="508">
                  <c:v>-329.0975855970637</c:v>
                </c:pt>
                <c:pt idx="509">
                  <c:v>-1499.6103366288507</c:v>
                </c:pt>
                <c:pt idx="510">
                  <c:v>817.6873011868438</c:v>
                </c:pt>
                <c:pt idx="511">
                  <c:v>-520.44135902144171</c:v>
                </c:pt>
                <c:pt idx="512">
                  <c:v>-400.26421376048165</c:v>
                </c:pt>
                <c:pt idx="513">
                  <c:v>-504.18040809717786</c:v>
                </c:pt>
                <c:pt idx="514">
                  <c:v>-173.33790788284659</c:v>
                </c:pt>
                <c:pt idx="515">
                  <c:v>-658.88040158230251</c:v>
                </c:pt>
                <c:pt idx="516">
                  <c:v>-124.82207889882557</c:v>
                </c:pt>
                <c:pt idx="517">
                  <c:v>-77.076883489494321</c:v>
                </c:pt>
                <c:pt idx="518">
                  <c:v>306.38902393392618</c:v>
                </c:pt>
                <c:pt idx="519">
                  <c:v>-571.37558637910115</c:v>
                </c:pt>
                <c:pt idx="520">
                  <c:v>-783.05801812784648</c:v>
                </c:pt>
                <c:pt idx="521">
                  <c:v>-616.42153172944927</c:v>
                </c:pt>
                <c:pt idx="522">
                  <c:v>-2267.9202367654652</c:v>
                </c:pt>
                <c:pt idx="523">
                  <c:v>1486.8371700548851</c:v>
                </c:pt>
                <c:pt idx="524">
                  <c:v>-650.36429257382042</c:v>
                </c:pt>
                <c:pt idx="525">
                  <c:v>-557.07419212195055</c:v>
                </c:pt>
                <c:pt idx="526">
                  <c:v>-804.75563308308665</c:v>
                </c:pt>
                <c:pt idx="527">
                  <c:v>179.95227817427622</c:v>
                </c:pt>
                <c:pt idx="528">
                  <c:v>-173.24537931063242</c:v>
                </c:pt>
                <c:pt idx="529">
                  <c:v>-90.892654968170064</c:v>
                </c:pt>
                <c:pt idx="530">
                  <c:v>-854.18200038999021</c:v>
                </c:pt>
                <c:pt idx="531">
                  <c:v>-2693.3837818878892</c:v>
                </c:pt>
                <c:pt idx="532">
                  <c:v>-561.08465757331942</c:v>
                </c:pt>
                <c:pt idx="533">
                  <c:v>-453.77557296231771</c:v>
                </c:pt>
                <c:pt idx="534">
                  <c:v>-586.16324104975592</c:v>
                </c:pt>
                <c:pt idx="535">
                  <c:v>-209.96255510833817</c:v>
                </c:pt>
                <c:pt idx="536">
                  <c:v>-508.85564339345183</c:v>
                </c:pt>
                <c:pt idx="537">
                  <c:v>-534.04169553958582</c:v>
                </c:pt>
                <c:pt idx="538">
                  <c:v>-595.33535535291412</c:v>
                </c:pt>
                <c:pt idx="539">
                  <c:v>-508.16988218397819</c:v>
                </c:pt>
                <c:pt idx="540">
                  <c:v>-1498.4059833357169</c:v>
                </c:pt>
                <c:pt idx="541">
                  <c:v>-1294.0969068126269</c:v>
                </c:pt>
                <c:pt idx="542">
                  <c:v>-2164.0635003465977</c:v>
                </c:pt>
                <c:pt idx="543">
                  <c:v>351.99695613190215</c:v>
                </c:pt>
                <c:pt idx="544">
                  <c:v>-395.63531046715161</c:v>
                </c:pt>
                <c:pt idx="545">
                  <c:v>-597.06832067667347</c:v>
                </c:pt>
                <c:pt idx="546">
                  <c:v>51.497041930455453</c:v>
                </c:pt>
                <c:pt idx="547">
                  <c:v>19.551175466050154</c:v>
                </c:pt>
                <c:pt idx="548">
                  <c:v>-851.24947699424683</c:v>
                </c:pt>
                <c:pt idx="549">
                  <c:v>-166.60665556601998</c:v>
                </c:pt>
                <c:pt idx="550">
                  <c:v>-1045.6390539942431</c:v>
                </c:pt>
                <c:pt idx="551">
                  <c:v>-1016.1148108081379</c:v>
                </c:pt>
                <c:pt idx="552">
                  <c:v>607.09078547579156</c:v>
                </c:pt>
                <c:pt idx="553">
                  <c:v>-1762.8243145971637</c:v>
                </c:pt>
                <c:pt idx="554">
                  <c:v>-1064.1948457940844</c:v>
                </c:pt>
                <c:pt idx="555">
                  <c:v>83.992254509359555</c:v>
                </c:pt>
                <c:pt idx="556">
                  <c:v>-1176.326973215123</c:v>
                </c:pt>
                <c:pt idx="557">
                  <c:v>-438.99172268396433</c:v>
                </c:pt>
                <c:pt idx="558">
                  <c:v>-528.31175734046064</c:v>
                </c:pt>
                <c:pt idx="559">
                  <c:v>-1187.5591729566249</c:v>
                </c:pt>
                <c:pt idx="560">
                  <c:v>973.14968594955826</c:v>
                </c:pt>
                <c:pt idx="561">
                  <c:v>-1434.2506963329297</c:v>
                </c:pt>
                <c:pt idx="562">
                  <c:v>499.65272673492473</c:v>
                </c:pt>
                <c:pt idx="563">
                  <c:v>1486.6343295778797</c:v>
                </c:pt>
                <c:pt idx="564">
                  <c:v>230.81896543013136</c:v>
                </c:pt>
                <c:pt idx="565">
                  <c:v>-1442.9770962907669</c:v>
                </c:pt>
                <c:pt idx="566">
                  <c:v>-2193.1986661042938</c:v>
                </c:pt>
                <c:pt idx="567">
                  <c:v>-417.82264258850591</c:v>
                </c:pt>
                <c:pt idx="568">
                  <c:v>-707.36631916927581</c:v>
                </c:pt>
                <c:pt idx="569">
                  <c:v>553.31736242974875</c:v>
                </c:pt>
                <c:pt idx="570">
                  <c:v>653.29501099659046</c:v>
                </c:pt>
                <c:pt idx="571">
                  <c:v>75.010728725105764</c:v>
                </c:pt>
                <c:pt idx="572">
                  <c:v>-999.23682540375285</c:v>
                </c:pt>
                <c:pt idx="573">
                  <c:v>-378.72723365947513</c:v>
                </c:pt>
                <c:pt idx="574">
                  <c:v>-490.05110483137651</c:v>
                </c:pt>
                <c:pt idx="575">
                  <c:v>874.38556041231732</c:v>
                </c:pt>
                <c:pt idx="576">
                  <c:v>-489.93468762657903</c:v>
                </c:pt>
                <c:pt idx="577">
                  <c:v>880.08560299954115</c:v>
                </c:pt>
                <c:pt idx="578">
                  <c:v>-204.05976080231903</c:v>
                </c:pt>
                <c:pt idx="579">
                  <c:v>30.073793962097625</c:v>
                </c:pt>
                <c:pt idx="580">
                  <c:v>-1428.493044025674</c:v>
                </c:pt>
                <c:pt idx="581">
                  <c:v>-1501.2723228814075</c:v>
                </c:pt>
                <c:pt idx="582">
                  <c:v>-1728.1604149296236</c:v>
                </c:pt>
                <c:pt idx="583">
                  <c:v>440.62527611880705</c:v>
                </c:pt>
                <c:pt idx="584">
                  <c:v>-2.3854791534249671</c:v>
                </c:pt>
                <c:pt idx="585">
                  <c:v>766.03462347306049</c:v>
                </c:pt>
                <c:pt idx="586">
                  <c:v>998.73138851574731</c:v>
                </c:pt>
                <c:pt idx="587">
                  <c:v>372.08996681884855</c:v>
                </c:pt>
                <c:pt idx="588">
                  <c:v>-1146.2718343243714</c:v>
                </c:pt>
                <c:pt idx="589">
                  <c:v>50.802953084090404</c:v>
                </c:pt>
                <c:pt idx="590">
                  <c:v>587.79779852022057</c:v>
                </c:pt>
                <c:pt idx="591">
                  <c:v>-1192.2474140675668</c:v>
                </c:pt>
                <c:pt idx="592">
                  <c:v>1214.3202645257488</c:v>
                </c:pt>
                <c:pt idx="593">
                  <c:v>-445.97359116575626</c:v>
                </c:pt>
                <c:pt idx="594">
                  <c:v>-616.37276460731027</c:v>
                </c:pt>
                <c:pt idx="595">
                  <c:v>22.461969591212437</c:v>
                </c:pt>
                <c:pt idx="596">
                  <c:v>-1030.9847886472862</c:v>
                </c:pt>
                <c:pt idx="597">
                  <c:v>232.51441281182906</c:v>
                </c:pt>
                <c:pt idx="598">
                  <c:v>-44.302732187911715</c:v>
                </c:pt>
                <c:pt idx="599">
                  <c:v>-613.05276271101866</c:v>
                </c:pt>
                <c:pt idx="600">
                  <c:v>327.35304649656609</c:v>
                </c:pt>
                <c:pt idx="601">
                  <c:v>-513.10020101702048</c:v>
                </c:pt>
                <c:pt idx="602">
                  <c:v>-502.71303031874959</c:v>
                </c:pt>
                <c:pt idx="603">
                  <c:v>-1325.0749173211025</c:v>
                </c:pt>
                <c:pt idx="604">
                  <c:v>484.0252292065943</c:v>
                </c:pt>
                <c:pt idx="605">
                  <c:v>-221.12500464944969</c:v>
                </c:pt>
                <c:pt idx="606">
                  <c:v>-653.72132660295665</c:v>
                </c:pt>
                <c:pt idx="607">
                  <c:v>-271.46377981276692</c:v>
                </c:pt>
                <c:pt idx="608">
                  <c:v>-353.05166375503086</c:v>
                </c:pt>
                <c:pt idx="609">
                  <c:v>-492.37420922811089</c:v>
                </c:pt>
                <c:pt idx="610">
                  <c:v>490.21103102813413</c:v>
                </c:pt>
                <c:pt idx="611">
                  <c:v>-1063.0694162058498</c:v>
                </c:pt>
                <c:pt idx="612">
                  <c:v>826.90328690773822</c:v>
                </c:pt>
                <c:pt idx="613">
                  <c:v>-1292.3431991471225</c:v>
                </c:pt>
                <c:pt idx="614">
                  <c:v>-1205.1837369342666</c:v>
                </c:pt>
                <c:pt idx="615">
                  <c:v>-1086.383002802163</c:v>
                </c:pt>
                <c:pt idx="616">
                  <c:v>-1177.3291059809853</c:v>
                </c:pt>
                <c:pt idx="617">
                  <c:v>-212.54569177798294</c:v>
                </c:pt>
                <c:pt idx="618">
                  <c:v>-537.82794267756708</c:v>
                </c:pt>
                <c:pt idx="619">
                  <c:v>-196.72756665350698</c:v>
                </c:pt>
                <c:pt idx="620">
                  <c:v>-172.10828902376034</c:v>
                </c:pt>
                <c:pt idx="621">
                  <c:v>-952.74807216153022</c:v>
                </c:pt>
                <c:pt idx="622">
                  <c:v>1171.3020334271405</c:v>
                </c:pt>
                <c:pt idx="623">
                  <c:v>-1357.6981470868814</c:v>
                </c:pt>
                <c:pt idx="624">
                  <c:v>70.204681577466545</c:v>
                </c:pt>
                <c:pt idx="625">
                  <c:v>-677.73159042351926</c:v>
                </c:pt>
                <c:pt idx="626">
                  <c:v>950.270358597837</c:v>
                </c:pt>
                <c:pt idx="627">
                  <c:v>-1011.4470660462839</c:v>
                </c:pt>
                <c:pt idx="628">
                  <c:v>-846.572813194829</c:v>
                </c:pt>
                <c:pt idx="629">
                  <c:v>259.06380265234657</c:v>
                </c:pt>
                <c:pt idx="630">
                  <c:v>-1364.2982085899494</c:v>
                </c:pt>
                <c:pt idx="631">
                  <c:v>443.77657128881037</c:v>
                </c:pt>
                <c:pt idx="632">
                  <c:v>-532.07015931317892</c:v>
                </c:pt>
                <c:pt idx="633">
                  <c:v>-695.72463985566628</c:v>
                </c:pt>
                <c:pt idx="634">
                  <c:v>-1417.419908927317</c:v>
                </c:pt>
                <c:pt idx="635">
                  <c:v>-248.73289124494295</c:v>
                </c:pt>
                <c:pt idx="636">
                  <c:v>-382.80032458415189</c:v>
                </c:pt>
                <c:pt idx="637">
                  <c:v>-46.47612489389121</c:v>
                </c:pt>
                <c:pt idx="638">
                  <c:v>-680.03010898337743</c:v>
                </c:pt>
                <c:pt idx="639">
                  <c:v>-1098.8113716339212</c:v>
                </c:pt>
                <c:pt idx="640">
                  <c:v>-56.805600514202524</c:v>
                </c:pt>
                <c:pt idx="641">
                  <c:v>-372.77622586678899</c:v>
                </c:pt>
                <c:pt idx="642">
                  <c:v>-923.70895448570718</c:v>
                </c:pt>
                <c:pt idx="643">
                  <c:v>899.38017242776277</c:v>
                </c:pt>
                <c:pt idx="644">
                  <c:v>184.89898804549011</c:v>
                </c:pt>
                <c:pt idx="645">
                  <c:v>-697.91652265419179</c:v>
                </c:pt>
                <c:pt idx="646">
                  <c:v>1461.5923851550297</c:v>
                </c:pt>
                <c:pt idx="647">
                  <c:v>-734.20126516933487</c:v>
                </c:pt>
                <c:pt idx="648">
                  <c:v>-679.38624519640234</c:v>
                </c:pt>
                <c:pt idx="649">
                  <c:v>-537.20263975772286</c:v>
                </c:pt>
                <c:pt idx="650">
                  <c:v>-571.81213045895038</c:v>
                </c:pt>
                <c:pt idx="651">
                  <c:v>-737.74268697463776</c:v>
                </c:pt>
                <c:pt idx="652">
                  <c:v>-318.63832798077601</c:v>
                </c:pt>
                <c:pt idx="653">
                  <c:v>-747.10367412544292</c:v>
                </c:pt>
                <c:pt idx="654">
                  <c:v>-843.09939071234294</c:v>
                </c:pt>
                <c:pt idx="655">
                  <c:v>-1270.7801548612651</c:v>
                </c:pt>
                <c:pt idx="656">
                  <c:v>-224.07328594218598</c:v>
                </c:pt>
                <c:pt idx="657">
                  <c:v>-598.76657237910968</c:v>
                </c:pt>
                <c:pt idx="658">
                  <c:v>705.57870430149251</c:v>
                </c:pt>
                <c:pt idx="659">
                  <c:v>-387.50672841817868</c:v>
                </c:pt>
                <c:pt idx="660">
                  <c:v>-1441.23228496703</c:v>
                </c:pt>
                <c:pt idx="661">
                  <c:v>757.50950909665698</c:v>
                </c:pt>
                <c:pt idx="662">
                  <c:v>-394.30459974074438</c:v>
                </c:pt>
                <c:pt idx="663">
                  <c:v>-1577.6762678295654</c:v>
                </c:pt>
                <c:pt idx="664">
                  <c:v>-1724.383030491611</c:v>
                </c:pt>
                <c:pt idx="665">
                  <c:v>-56.665871774007428</c:v>
                </c:pt>
                <c:pt idx="666">
                  <c:v>949.79592998191856</c:v>
                </c:pt>
                <c:pt idx="667">
                  <c:v>-329.63350235154212</c:v>
                </c:pt>
                <c:pt idx="668">
                  <c:v>579.29572770788764</c:v>
                </c:pt>
                <c:pt idx="669">
                  <c:v>-1800.7741487611629</c:v>
                </c:pt>
                <c:pt idx="670">
                  <c:v>-1421.0619220197132</c:v>
                </c:pt>
                <c:pt idx="671">
                  <c:v>773.35234028345167</c:v>
                </c:pt>
                <c:pt idx="672">
                  <c:v>-129.37175249887059</c:v>
                </c:pt>
                <c:pt idx="673">
                  <c:v>-751.17211033693275</c:v>
                </c:pt>
                <c:pt idx="674">
                  <c:v>-566.88355780329402</c:v>
                </c:pt>
                <c:pt idx="675">
                  <c:v>284.26877836475524</c:v>
                </c:pt>
                <c:pt idx="676">
                  <c:v>818.00204358274732</c:v>
                </c:pt>
                <c:pt idx="677">
                  <c:v>-369.44477268523679</c:v>
                </c:pt>
                <c:pt idx="678">
                  <c:v>-773.23461998929906</c:v>
                </c:pt>
                <c:pt idx="679">
                  <c:v>-222.92379835279098</c:v>
                </c:pt>
                <c:pt idx="680">
                  <c:v>-433.88011590681162</c:v>
                </c:pt>
                <c:pt idx="681">
                  <c:v>-1044.533771931533</c:v>
                </c:pt>
                <c:pt idx="682">
                  <c:v>510.91565703971628</c:v>
                </c:pt>
                <c:pt idx="683">
                  <c:v>-156.70933421005429</c:v>
                </c:pt>
                <c:pt idx="684">
                  <c:v>-305.18044339235894</c:v>
                </c:pt>
                <c:pt idx="685">
                  <c:v>1517.9458203319264</c:v>
                </c:pt>
                <c:pt idx="686">
                  <c:v>-910.97837562565564</c:v>
                </c:pt>
                <c:pt idx="687">
                  <c:v>-1595.1625364757274</c:v>
                </c:pt>
                <c:pt idx="688">
                  <c:v>651.80356818847577</c:v>
                </c:pt>
                <c:pt idx="689">
                  <c:v>2.9659496689746447</c:v>
                </c:pt>
                <c:pt idx="690">
                  <c:v>-308.29822915427667</c:v>
                </c:pt>
                <c:pt idx="691">
                  <c:v>280.69104167278874</c:v>
                </c:pt>
                <c:pt idx="692">
                  <c:v>469.51467314182264</c:v>
                </c:pt>
                <c:pt idx="693">
                  <c:v>386.30907009849943</c:v>
                </c:pt>
                <c:pt idx="694">
                  <c:v>22.931419882396767</c:v>
                </c:pt>
                <c:pt idx="695">
                  <c:v>-1410.1710394571774</c:v>
                </c:pt>
                <c:pt idx="696">
                  <c:v>-565.6395925204024</c:v>
                </c:pt>
                <c:pt idx="697">
                  <c:v>-1636.4122196598555</c:v>
                </c:pt>
                <c:pt idx="698">
                  <c:v>-939.07839288275409</c:v>
                </c:pt>
                <c:pt idx="699">
                  <c:v>-992.13639345299271</c:v>
                </c:pt>
                <c:pt idx="700">
                  <c:v>1525.5252753759305</c:v>
                </c:pt>
                <c:pt idx="701">
                  <c:v>-708.36464164337031</c:v>
                </c:pt>
                <c:pt idx="702">
                  <c:v>640.95561528669805</c:v>
                </c:pt>
                <c:pt idx="703">
                  <c:v>-432.01297073863589</c:v>
                </c:pt>
                <c:pt idx="704">
                  <c:v>540.69784310510568</c:v>
                </c:pt>
                <c:pt idx="705">
                  <c:v>592.89847774725968</c:v>
                </c:pt>
                <c:pt idx="706">
                  <c:v>-568.3152220047823</c:v>
                </c:pt>
                <c:pt idx="707">
                  <c:v>-326.5347851491606</c:v>
                </c:pt>
                <c:pt idx="708">
                  <c:v>-674.81428339792456</c:v>
                </c:pt>
                <c:pt idx="709">
                  <c:v>455.2364625309965</c:v>
                </c:pt>
                <c:pt idx="710">
                  <c:v>-1000.0083661172121</c:v>
                </c:pt>
                <c:pt idx="711">
                  <c:v>48.211288893365236</c:v>
                </c:pt>
                <c:pt idx="712">
                  <c:v>-612.27266576122747</c:v>
                </c:pt>
                <c:pt idx="713">
                  <c:v>-1002.0155959662097</c:v>
                </c:pt>
                <c:pt idx="714">
                  <c:v>-1072.9894219878151</c:v>
                </c:pt>
                <c:pt idx="715">
                  <c:v>-317.7897363634338</c:v>
                </c:pt>
                <c:pt idx="716">
                  <c:v>-431.04358747207061</c:v>
                </c:pt>
                <c:pt idx="717">
                  <c:v>-1297.08004834035</c:v>
                </c:pt>
                <c:pt idx="718">
                  <c:v>-395.3962342451423</c:v>
                </c:pt>
                <c:pt idx="719">
                  <c:v>8.931751577144496</c:v>
                </c:pt>
                <c:pt idx="720">
                  <c:v>-869.61076443766524</c:v>
                </c:pt>
                <c:pt idx="721">
                  <c:v>-1776.8347291648852</c:v>
                </c:pt>
                <c:pt idx="722">
                  <c:v>-1283.9134082357796</c:v>
                </c:pt>
                <c:pt idx="723">
                  <c:v>-335.75284376283798</c:v>
                </c:pt>
                <c:pt idx="724">
                  <c:v>-451.66027153560663</c:v>
                </c:pt>
                <c:pt idx="725">
                  <c:v>-1138.1953385255083</c:v>
                </c:pt>
                <c:pt idx="726">
                  <c:v>-1543.4178730362273</c:v>
                </c:pt>
                <c:pt idx="727">
                  <c:v>-360.15144818208137</c:v>
                </c:pt>
                <c:pt idx="728">
                  <c:v>-498.39647752476048</c:v>
                </c:pt>
                <c:pt idx="729">
                  <c:v>103.10502526808341</c:v>
                </c:pt>
                <c:pt idx="730">
                  <c:v>104.7088720538095</c:v>
                </c:pt>
                <c:pt idx="731">
                  <c:v>358.97825791591367</c:v>
                </c:pt>
                <c:pt idx="732">
                  <c:v>460.43217242425453</c:v>
                </c:pt>
                <c:pt idx="733">
                  <c:v>211.08127038258317</c:v>
                </c:pt>
                <c:pt idx="734">
                  <c:v>-0.98764846506037429</c:v>
                </c:pt>
                <c:pt idx="735">
                  <c:v>943.25515420754073</c:v>
                </c:pt>
                <c:pt idx="736">
                  <c:v>-1692.790005940069</c:v>
                </c:pt>
                <c:pt idx="737">
                  <c:v>-59.594719350317064</c:v>
                </c:pt>
                <c:pt idx="738">
                  <c:v>-1346.2947567890787</c:v>
                </c:pt>
                <c:pt idx="739">
                  <c:v>-1375.58248783201</c:v>
                </c:pt>
                <c:pt idx="740">
                  <c:v>331.16892617532085</c:v>
                </c:pt>
                <c:pt idx="741">
                  <c:v>-1707.1796322461796</c:v>
                </c:pt>
                <c:pt idx="742">
                  <c:v>-1399.9726655654677</c:v>
                </c:pt>
                <c:pt idx="743">
                  <c:v>-319.17502764958317</c:v>
                </c:pt>
                <c:pt idx="744">
                  <c:v>354.67554873957215</c:v>
                </c:pt>
                <c:pt idx="745">
                  <c:v>-219.33720896391787</c:v>
                </c:pt>
                <c:pt idx="746">
                  <c:v>230.58541776717811</c:v>
                </c:pt>
                <c:pt idx="747">
                  <c:v>451.80564159417372</c:v>
                </c:pt>
                <c:pt idx="748">
                  <c:v>-2606.335358668317</c:v>
                </c:pt>
                <c:pt idx="749">
                  <c:v>-267.5642622760106</c:v>
                </c:pt>
                <c:pt idx="750">
                  <c:v>-1041.933068900169</c:v>
                </c:pt>
                <c:pt idx="751">
                  <c:v>-912.87760389870255</c:v>
                </c:pt>
                <c:pt idx="752">
                  <c:v>-511.09504207178543</c:v>
                </c:pt>
                <c:pt idx="753">
                  <c:v>-1203.348931787933</c:v>
                </c:pt>
                <c:pt idx="754">
                  <c:v>-1942.1392775836339</c:v>
                </c:pt>
                <c:pt idx="755">
                  <c:v>-2070.422330597461</c:v>
                </c:pt>
                <c:pt idx="756">
                  <c:v>-864.32050402364712</c:v>
                </c:pt>
                <c:pt idx="757">
                  <c:v>-192.34093074161228</c:v>
                </c:pt>
                <c:pt idx="758">
                  <c:v>312.15810141168095</c:v>
                </c:pt>
                <c:pt idx="759">
                  <c:v>69.85084826806451</c:v>
                </c:pt>
                <c:pt idx="760">
                  <c:v>166.81336200960959</c:v>
                </c:pt>
                <c:pt idx="761">
                  <c:v>-392.26477920427715</c:v>
                </c:pt>
                <c:pt idx="762">
                  <c:v>-157.60102392503086</c:v>
                </c:pt>
                <c:pt idx="763">
                  <c:v>-321.10913337169404</c:v>
                </c:pt>
                <c:pt idx="764">
                  <c:v>-2014.5119621423937</c:v>
                </c:pt>
                <c:pt idx="765">
                  <c:v>-623.82602001743999</c:v>
                </c:pt>
                <c:pt idx="766">
                  <c:v>-1155.5051027736008</c:v>
                </c:pt>
                <c:pt idx="767">
                  <c:v>475.5313111471105</c:v>
                </c:pt>
                <c:pt idx="768">
                  <c:v>-935.06718340755651</c:v>
                </c:pt>
                <c:pt idx="769">
                  <c:v>429.52148147109256</c:v>
                </c:pt>
                <c:pt idx="770">
                  <c:v>136.50093236704106</c:v>
                </c:pt>
                <c:pt idx="771">
                  <c:v>769.7730978410973</c:v>
                </c:pt>
                <c:pt idx="772">
                  <c:v>239.0008116609406</c:v>
                </c:pt>
                <c:pt idx="773">
                  <c:v>60.719677428057366</c:v>
                </c:pt>
                <c:pt idx="774">
                  <c:v>-1100.5521106723936</c:v>
                </c:pt>
                <c:pt idx="775">
                  <c:v>-1352.6900419523872</c:v>
                </c:pt>
                <c:pt idx="776">
                  <c:v>-1457.5866266793628</c:v>
                </c:pt>
                <c:pt idx="777">
                  <c:v>-216.07480862555349</c:v>
                </c:pt>
                <c:pt idx="778">
                  <c:v>-1021.6400102220232</c:v>
                </c:pt>
                <c:pt idx="779">
                  <c:v>-2381.1201020106664</c:v>
                </c:pt>
                <c:pt idx="780">
                  <c:v>-870.69115192216577</c:v>
                </c:pt>
                <c:pt idx="781">
                  <c:v>851.23056654137417</c:v>
                </c:pt>
                <c:pt idx="782">
                  <c:v>-259.30196856445218</c:v>
                </c:pt>
                <c:pt idx="783">
                  <c:v>207.20830529928298</c:v>
                </c:pt>
                <c:pt idx="784">
                  <c:v>748.20286765102264</c:v>
                </c:pt>
                <c:pt idx="785">
                  <c:v>-458.66418559710655</c:v>
                </c:pt>
                <c:pt idx="786">
                  <c:v>-1154.1537778876709</c:v>
                </c:pt>
                <c:pt idx="787">
                  <c:v>-169.89736082182117</c:v>
                </c:pt>
                <c:pt idx="788">
                  <c:v>37.059991573125444</c:v>
                </c:pt>
                <c:pt idx="789">
                  <c:v>-96.268270952327839</c:v>
                </c:pt>
                <c:pt idx="790">
                  <c:v>-822.63456987365043</c:v>
                </c:pt>
                <c:pt idx="791">
                  <c:v>464.4098814452509</c:v>
                </c:pt>
                <c:pt idx="792">
                  <c:v>-255.09493763819864</c:v>
                </c:pt>
                <c:pt idx="793">
                  <c:v>-465.61747872570049</c:v>
                </c:pt>
                <c:pt idx="794">
                  <c:v>17.930100140031755</c:v>
                </c:pt>
                <c:pt idx="795">
                  <c:v>88.236677957956999</c:v>
                </c:pt>
                <c:pt idx="796">
                  <c:v>-2476.8185622396077</c:v>
                </c:pt>
                <c:pt idx="797">
                  <c:v>-1209.7654409453871</c:v>
                </c:pt>
                <c:pt idx="798">
                  <c:v>705.35907379686341</c:v>
                </c:pt>
                <c:pt idx="799">
                  <c:v>-1102.5865958497907</c:v>
                </c:pt>
                <c:pt idx="800">
                  <c:v>-1164.146544811425</c:v>
                </c:pt>
                <c:pt idx="801">
                  <c:v>33.556097431652233</c:v>
                </c:pt>
                <c:pt idx="802">
                  <c:v>-348.34508659247149</c:v>
                </c:pt>
                <c:pt idx="803">
                  <c:v>-52.471233380550075</c:v>
                </c:pt>
                <c:pt idx="804">
                  <c:v>-250.97900046065752</c:v>
                </c:pt>
                <c:pt idx="805">
                  <c:v>-1407.5560915395781</c:v>
                </c:pt>
                <c:pt idx="806">
                  <c:v>-158.76597936077633</c:v>
                </c:pt>
                <c:pt idx="807">
                  <c:v>831.7884377151604</c:v>
                </c:pt>
                <c:pt idx="808">
                  <c:v>-599.57706236684226</c:v>
                </c:pt>
                <c:pt idx="809">
                  <c:v>-497.00892280611151</c:v>
                </c:pt>
                <c:pt idx="810">
                  <c:v>-322.70652134065767</c:v>
                </c:pt>
                <c:pt idx="811">
                  <c:v>469.96937199126114</c:v>
                </c:pt>
                <c:pt idx="812">
                  <c:v>-679.54732209977738</c:v>
                </c:pt>
                <c:pt idx="813">
                  <c:v>-911.03299349850477</c:v>
                </c:pt>
                <c:pt idx="814">
                  <c:v>-372.51284381771529</c:v>
                </c:pt>
                <c:pt idx="815">
                  <c:v>336.75209749982423</c:v>
                </c:pt>
                <c:pt idx="816">
                  <c:v>-1065.2019525074029</c:v>
                </c:pt>
                <c:pt idx="817">
                  <c:v>1.5404712484350966</c:v>
                </c:pt>
                <c:pt idx="818">
                  <c:v>-34.41357386927848</c:v>
                </c:pt>
                <c:pt idx="819">
                  <c:v>801.89170384246427</c:v>
                </c:pt>
                <c:pt idx="820">
                  <c:v>-1110.0622799030825</c:v>
                </c:pt>
                <c:pt idx="821">
                  <c:v>-825.92951749038912</c:v>
                </c:pt>
                <c:pt idx="822">
                  <c:v>-1310.5756384279684</c:v>
                </c:pt>
                <c:pt idx="823">
                  <c:v>-387.40266410407457</c:v>
                </c:pt>
                <c:pt idx="824">
                  <c:v>-398.94953856751727</c:v>
                </c:pt>
                <c:pt idx="825">
                  <c:v>-472.52791020549557</c:v>
                </c:pt>
                <c:pt idx="826">
                  <c:v>-121.23871212322047</c:v>
                </c:pt>
                <c:pt idx="827">
                  <c:v>-1106.8198751977161</c:v>
                </c:pt>
                <c:pt idx="828">
                  <c:v>427.35018060751918</c:v>
                </c:pt>
                <c:pt idx="829">
                  <c:v>-143.99909498939905</c:v>
                </c:pt>
                <c:pt idx="830">
                  <c:v>-325.35945411018656</c:v>
                </c:pt>
                <c:pt idx="831">
                  <c:v>-404.16168025822935</c:v>
                </c:pt>
                <c:pt idx="832">
                  <c:v>1174.3234627758748</c:v>
                </c:pt>
                <c:pt idx="833">
                  <c:v>585.24249695255094</c:v>
                </c:pt>
                <c:pt idx="834">
                  <c:v>-1015.2938314692483</c:v>
                </c:pt>
                <c:pt idx="835">
                  <c:v>76.134521093542389</c:v>
                </c:pt>
                <c:pt idx="836">
                  <c:v>-747.56541801922413</c:v>
                </c:pt>
                <c:pt idx="837">
                  <c:v>-213.33237655776702</c:v>
                </c:pt>
                <c:pt idx="838">
                  <c:v>354.65802163895933</c:v>
                </c:pt>
                <c:pt idx="839">
                  <c:v>262.17422618649016</c:v>
                </c:pt>
                <c:pt idx="840">
                  <c:v>-591.63933408841422</c:v>
                </c:pt>
                <c:pt idx="841">
                  <c:v>95.951818765130156</c:v>
                </c:pt>
                <c:pt idx="842">
                  <c:v>-668.87456434252454</c:v>
                </c:pt>
                <c:pt idx="843">
                  <c:v>279.20454050725675</c:v>
                </c:pt>
                <c:pt idx="844">
                  <c:v>-1797.9990934508351</c:v>
                </c:pt>
                <c:pt idx="845">
                  <c:v>-1520.550356198306</c:v>
                </c:pt>
                <c:pt idx="846">
                  <c:v>-792.32993654116945</c:v>
                </c:pt>
                <c:pt idx="847">
                  <c:v>-2504.1233844382896</c:v>
                </c:pt>
                <c:pt idx="848">
                  <c:v>-878.51038124163824</c:v>
                </c:pt>
                <c:pt idx="849">
                  <c:v>-405.15955486523762</c:v>
                </c:pt>
                <c:pt idx="850">
                  <c:v>-95.74785733207591</c:v>
                </c:pt>
                <c:pt idx="851">
                  <c:v>-724.38654114146084</c:v>
                </c:pt>
                <c:pt idx="852">
                  <c:v>-527.20732409099401</c:v>
                </c:pt>
                <c:pt idx="853">
                  <c:v>84.088711858408715</c:v>
                </c:pt>
                <c:pt idx="854">
                  <c:v>10.185876674534484</c:v>
                </c:pt>
                <c:pt idx="855">
                  <c:v>-258.00577857640383</c:v>
                </c:pt>
                <c:pt idx="856">
                  <c:v>-230.06939595090898</c:v>
                </c:pt>
                <c:pt idx="857">
                  <c:v>-342.49894019038129</c:v>
                </c:pt>
                <c:pt idx="858">
                  <c:v>475.04516426090959</c:v>
                </c:pt>
                <c:pt idx="859">
                  <c:v>-174.81886537254377</c:v>
                </c:pt>
                <c:pt idx="860">
                  <c:v>-489.2194138204095</c:v>
                </c:pt>
                <c:pt idx="861">
                  <c:v>368.41904353001155</c:v>
                </c:pt>
                <c:pt idx="862">
                  <c:v>-1524.2999996683793</c:v>
                </c:pt>
                <c:pt idx="863">
                  <c:v>-2045.3874508584286</c:v>
                </c:pt>
                <c:pt idx="864">
                  <c:v>-468.10463412335685</c:v>
                </c:pt>
                <c:pt idx="865">
                  <c:v>264.40368390422191</c:v>
                </c:pt>
                <c:pt idx="866">
                  <c:v>-396.91313190029723</c:v>
                </c:pt>
                <c:pt idx="867">
                  <c:v>179.62011182386323</c:v>
                </c:pt>
                <c:pt idx="868">
                  <c:v>386.05568240556204</c:v>
                </c:pt>
                <c:pt idx="869">
                  <c:v>-698.65745210810655</c:v>
                </c:pt>
                <c:pt idx="870">
                  <c:v>-1079.6747816090801</c:v>
                </c:pt>
                <c:pt idx="871">
                  <c:v>-1157.4168134183255</c:v>
                </c:pt>
                <c:pt idx="872">
                  <c:v>-249.85018840140401</c:v>
                </c:pt>
                <c:pt idx="873">
                  <c:v>88.190958997773123</c:v>
                </c:pt>
                <c:pt idx="874">
                  <c:v>377.93918842481889</c:v>
                </c:pt>
                <c:pt idx="875">
                  <c:v>-829.94465621339623</c:v>
                </c:pt>
                <c:pt idx="876">
                  <c:v>-960.82798459317655</c:v>
                </c:pt>
                <c:pt idx="877">
                  <c:v>687.13905906114178</c:v>
                </c:pt>
                <c:pt idx="878">
                  <c:v>402.73992450119749</c:v>
                </c:pt>
                <c:pt idx="879">
                  <c:v>-645.67346570768132</c:v>
                </c:pt>
                <c:pt idx="880">
                  <c:v>-855.31358986225678</c:v>
                </c:pt>
                <c:pt idx="881">
                  <c:v>-1300.1318453881859</c:v>
                </c:pt>
                <c:pt idx="882">
                  <c:v>-306.26704908987722</c:v>
                </c:pt>
                <c:pt idx="883">
                  <c:v>-882.96811455644638</c:v>
                </c:pt>
                <c:pt idx="884">
                  <c:v>19.913963622713709</c:v>
                </c:pt>
                <c:pt idx="885">
                  <c:v>-1222.6980339324264</c:v>
                </c:pt>
                <c:pt idx="886">
                  <c:v>-951.6510955795402</c:v>
                </c:pt>
                <c:pt idx="887">
                  <c:v>1153.5415783463977</c:v>
                </c:pt>
                <c:pt idx="888">
                  <c:v>-996.5048812428513</c:v>
                </c:pt>
                <c:pt idx="889">
                  <c:v>-603.93426518991146</c:v>
                </c:pt>
                <c:pt idx="890">
                  <c:v>608.74316107530012</c:v>
                </c:pt>
                <c:pt idx="891">
                  <c:v>-524.08941467631394</c:v>
                </c:pt>
                <c:pt idx="892">
                  <c:v>1830.7184856379581</c:v>
                </c:pt>
                <c:pt idx="893">
                  <c:v>-129.9412954146037</c:v>
                </c:pt>
                <c:pt idx="894">
                  <c:v>697.11935513993285</c:v>
                </c:pt>
                <c:pt idx="895">
                  <c:v>-1841.2352829085376</c:v>
                </c:pt>
                <c:pt idx="896">
                  <c:v>-185.44518895878082</c:v>
                </c:pt>
                <c:pt idx="897">
                  <c:v>-989.32145176542872</c:v>
                </c:pt>
                <c:pt idx="898">
                  <c:v>501.60587681098968</c:v>
                </c:pt>
                <c:pt idx="899">
                  <c:v>-1496.483898112745</c:v>
                </c:pt>
                <c:pt idx="900">
                  <c:v>-173.3351480549909</c:v>
                </c:pt>
                <c:pt idx="901">
                  <c:v>-337.65624477062465</c:v>
                </c:pt>
                <c:pt idx="902">
                  <c:v>-1350.9961280266189</c:v>
                </c:pt>
                <c:pt idx="903">
                  <c:v>822.40449958299178</c:v>
                </c:pt>
                <c:pt idx="904">
                  <c:v>-1340.7830013487937</c:v>
                </c:pt>
                <c:pt idx="905">
                  <c:v>141.08658581543477</c:v>
                </c:pt>
                <c:pt idx="906">
                  <c:v>-341.7710110171347</c:v>
                </c:pt>
                <c:pt idx="907">
                  <c:v>865.17857065118096</c:v>
                </c:pt>
                <c:pt idx="908">
                  <c:v>-956.39157943575174</c:v>
                </c:pt>
                <c:pt idx="909">
                  <c:v>341.41504636098034</c:v>
                </c:pt>
                <c:pt idx="910">
                  <c:v>-658.84185218503171</c:v>
                </c:pt>
                <c:pt idx="911">
                  <c:v>-1374.0465303823021</c:v>
                </c:pt>
                <c:pt idx="912">
                  <c:v>-1369.932536184052</c:v>
                </c:pt>
                <c:pt idx="913">
                  <c:v>-998.82071946554242</c:v>
                </c:pt>
                <c:pt idx="914">
                  <c:v>378.23663041902728</c:v>
                </c:pt>
                <c:pt idx="915">
                  <c:v>-871.67243797926767</c:v>
                </c:pt>
                <c:pt idx="916">
                  <c:v>-813.4605675097082</c:v>
                </c:pt>
                <c:pt idx="917">
                  <c:v>-2047.231579563545</c:v>
                </c:pt>
                <c:pt idx="918">
                  <c:v>-1399.2278374699972</c:v>
                </c:pt>
                <c:pt idx="919">
                  <c:v>-416.99974667762399</c:v>
                </c:pt>
                <c:pt idx="920">
                  <c:v>-252.58889268780695</c:v>
                </c:pt>
                <c:pt idx="921">
                  <c:v>103.43894650302718</c:v>
                </c:pt>
                <c:pt idx="922">
                  <c:v>745.49814861398772</c:v>
                </c:pt>
                <c:pt idx="923">
                  <c:v>-517.42493420880055</c:v>
                </c:pt>
                <c:pt idx="924">
                  <c:v>201.04135687058078</c:v>
                </c:pt>
                <c:pt idx="925">
                  <c:v>-1477.4969267009938</c:v>
                </c:pt>
                <c:pt idx="926">
                  <c:v>62.397247087509641</c:v>
                </c:pt>
                <c:pt idx="927">
                  <c:v>340.50896706637195</c:v>
                </c:pt>
                <c:pt idx="928">
                  <c:v>-1236.9673136769643</c:v>
                </c:pt>
                <c:pt idx="929">
                  <c:v>-863.30853459253285</c:v>
                </c:pt>
                <c:pt idx="930">
                  <c:v>250.56041279809233</c:v>
                </c:pt>
                <c:pt idx="931">
                  <c:v>-42.491191885864282</c:v>
                </c:pt>
                <c:pt idx="932">
                  <c:v>656.84819107627663</c:v>
                </c:pt>
                <c:pt idx="933">
                  <c:v>121.40794526776153</c:v>
                </c:pt>
                <c:pt idx="934">
                  <c:v>111.73981658850062</c:v>
                </c:pt>
                <c:pt idx="935">
                  <c:v>568.61366370548058</c:v>
                </c:pt>
                <c:pt idx="936">
                  <c:v>-877.89457731390212</c:v>
                </c:pt>
                <c:pt idx="937">
                  <c:v>-1134.4559892947946</c:v>
                </c:pt>
                <c:pt idx="938">
                  <c:v>-1160.4951586311827</c:v>
                </c:pt>
                <c:pt idx="939">
                  <c:v>-775.57637218248419</c:v>
                </c:pt>
                <c:pt idx="940">
                  <c:v>1125.8132372511336</c:v>
                </c:pt>
                <c:pt idx="941">
                  <c:v>-1475.9377807915071</c:v>
                </c:pt>
                <c:pt idx="942">
                  <c:v>75.564001504971202</c:v>
                </c:pt>
                <c:pt idx="943">
                  <c:v>-1190.0207511084855</c:v>
                </c:pt>
                <c:pt idx="944">
                  <c:v>-1349.7815251068605</c:v>
                </c:pt>
                <c:pt idx="945">
                  <c:v>625.26469657074904</c:v>
                </c:pt>
                <c:pt idx="946">
                  <c:v>291.5259678784887</c:v>
                </c:pt>
                <c:pt idx="947">
                  <c:v>131.65204361272845</c:v>
                </c:pt>
                <c:pt idx="948">
                  <c:v>-1081.3818891055143</c:v>
                </c:pt>
                <c:pt idx="949">
                  <c:v>-1291.1165796447931</c:v>
                </c:pt>
                <c:pt idx="950">
                  <c:v>-1454.8063208534713</c:v>
                </c:pt>
                <c:pt idx="951">
                  <c:v>-813.54428493165688</c:v>
                </c:pt>
                <c:pt idx="952">
                  <c:v>-777.45843077587324</c:v>
                </c:pt>
                <c:pt idx="953">
                  <c:v>351.54899458587533</c:v>
                </c:pt>
                <c:pt idx="954">
                  <c:v>-831.61325269425379</c:v>
                </c:pt>
                <c:pt idx="955">
                  <c:v>-209.6520971736727</c:v>
                </c:pt>
                <c:pt idx="956">
                  <c:v>-89.79777238519091</c:v>
                </c:pt>
                <c:pt idx="957">
                  <c:v>322.05022286719941</c:v>
                </c:pt>
                <c:pt idx="958">
                  <c:v>1405.5095219890281</c:v>
                </c:pt>
                <c:pt idx="959">
                  <c:v>-298.75146941372714</c:v>
                </c:pt>
                <c:pt idx="960">
                  <c:v>-701.18342148722331</c:v>
                </c:pt>
                <c:pt idx="961">
                  <c:v>-1527.0222968795442</c:v>
                </c:pt>
                <c:pt idx="962">
                  <c:v>-153.70431753390221</c:v>
                </c:pt>
                <c:pt idx="963">
                  <c:v>715.03578390019902</c:v>
                </c:pt>
                <c:pt idx="964">
                  <c:v>-1226.3056340774792</c:v>
                </c:pt>
                <c:pt idx="965">
                  <c:v>-1893.0894193786207</c:v>
                </c:pt>
                <c:pt idx="966">
                  <c:v>-656.51160367143348</c:v>
                </c:pt>
                <c:pt idx="967">
                  <c:v>-719.90933460077031</c:v>
                </c:pt>
                <c:pt idx="968">
                  <c:v>-1330.3669261253999</c:v>
                </c:pt>
                <c:pt idx="969">
                  <c:v>-235.67671544458153</c:v>
                </c:pt>
                <c:pt idx="970">
                  <c:v>112.18605219333404</c:v>
                </c:pt>
                <c:pt idx="971">
                  <c:v>-51.079947362472012</c:v>
                </c:pt>
                <c:pt idx="972">
                  <c:v>-1088.7062999488262</c:v>
                </c:pt>
                <c:pt idx="973">
                  <c:v>-524.90954704922024</c:v>
                </c:pt>
                <c:pt idx="974">
                  <c:v>-912.6322244587509</c:v>
                </c:pt>
                <c:pt idx="975">
                  <c:v>-2078.7360582865158</c:v>
                </c:pt>
                <c:pt idx="976">
                  <c:v>-565.16005394564218</c:v>
                </c:pt>
                <c:pt idx="977">
                  <c:v>-1897.5794022321907</c:v>
                </c:pt>
                <c:pt idx="978">
                  <c:v>-126.81385823336223</c:v>
                </c:pt>
                <c:pt idx="979">
                  <c:v>-997.80647716519798</c:v>
                </c:pt>
                <c:pt idx="980">
                  <c:v>-283.48384596744472</c:v>
                </c:pt>
                <c:pt idx="981">
                  <c:v>-178.71135401530501</c:v>
                </c:pt>
                <c:pt idx="982">
                  <c:v>455.82613577523171</c:v>
                </c:pt>
                <c:pt idx="983">
                  <c:v>-317.57417856366646</c:v>
                </c:pt>
                <c:pt idx="984">
                  <c:v>-554.56645039510931</c:v>
                </c:pt>
                <c:pt idx="985">
                  <c:v>-1537.7829979753005</c:v>
                </c:pt>
                <c:pt idx="986">
                  <c:v>-601.57980130454052</c:v>
                </c:pt>
                <c:pt idx="987">
                  <c:v>-941.84135706403504</c:v>
                </c:pt>
                <c:pt idx="988">
                  <c:v>-311.68373794896524</c:v>
                </c:pt>
                <c:pt idx="989">
                  <c:v>-1245.9572217922105</c:v>
                </c:pt>
                <c:pt idx="990">
                  <c:v>-530.2623241805386</c:v>
                </c:pt>
                <c:pt idx="991">
                  <c:v>435.82564851826373</c:v>
                </c:pt>
                <c:pt idx="992">
                  <c:v>-2014.4565975330579</c:v>
                </c:pt>
                <c:pt idx="993">
                  <c:v>188.79338123284379</c:v>
                </c:pt>
                <c:pt idx="994">
                  <c:v>-471.22425026090696</c:v>
                </c:pt>
                <c:pt idx="995">
                  <c:v>53.074963356226363</c:v>
                </c:pt>
                <c:pt idx="996">
                  <c:v>-169.29294038860917</c:v>
                </c:pt>
                <c:pt idx="997">
                  <c:v>775.76451347305556</c:v>
                </c:pt>
                <c:pt idx="998">
                  <c:v>-1079.244208730468</c:v>
                </c:pt>
                <c:pt idx="999">
                  <c:v>-400.63462664099734</c:v>
                </c:pt>
                <c:pt idx="1000">
                  <c:v>808.4793894294171</c:v>
                </c:pt>
                <c:pt idx="1001">
                  <c:v>-1222.0174418653087</c:v>
                </c:pt>
                <c:pt idx="1002">
                  <c:v>-269.66915458727635</c:v>
                </c:pt>
                <c:pt idx="1003">
                  <c:v>-567.75812834482895</c:v>
                </c:pt>
                <c:pt idx="1004">
                  <c:v>-301.60995377561539</c:v>
                </c:pt>
                <c:pt idx="1005">
                  <c:v>-985.49229362006827</c:v>
                </c:pt>
                <c:pt idx="1006">
                  <c:v>-992.11411341446092</c:v>
                </c:pt>
                <c:pt idx="1007">
                  <c:v>-37.941521766801088</c:v>
                </c:pt>
                <c:pt idx="1008">
                  <c:v>238.47059721870846</c:v>
                </c:pt>
                <c:pt idx="1009">
                  <c:v>-546.53776813514469</c:v>
                </c:pt>
                <c:pt idx="1010">
                  <c:v>-458.71793390276798</c:v>
                </c:pt>
                <c:pt idx="1011">
                  <c:v>1.5752128284666469</c:v>
                </c:pt>
                <c:pt idx="1012">
                  <c:v>-1732.1788345311334</c:v>
                </c:pt>
                <c:pt idx="1013">
                  <c:v>814.01775669208655</c:v>
                </c:pt>
                <c:pt idx="1014">
                  <c:v>-47.351999557160525</c:v>
                </c:pt>
                <c:pt idx="1015">
                  <c:v>-33.602336084255512</c:v>
                </c:pt>
                <c:pt idx="1016">
                  <c:v>-379.69141310507985</c:v>
                </c:pt>
                <c:pt idx="1017">
                  <c:v>-333.02758963321412</c:v>
                </c:pt>
                <c:pt idx="1018">
                  <c:v>-489.91828938896197</c:v>
                </c:pt>
                <c:pt idx="1019">
                  <c:v>-1185.3382973993048</c:v>
                </c:pt>
                <c:pt idx="1020">
                  <c:v>-249.97771546596414</c:v>
                </c:pt>
                <c:pt idx="1021">
                  <c:v>-1244.7697348686061</c:v>
                </c:pt>
                <c:pt idx="1022">
                  <c:v>-858.06315332326267</c:v>
                </c:pt>
                <c:pt idx="1023">
                  <c:v>-1075.3829985859056</c:v>
                </c:pt>
                <c:pt idx="1024">
                  <c:v>412.8501596359547</c:v>
                </c:pt>
                <c:pt idx="1025">
                  <c:v>-570.470143746541</c:v>
                </c:pt>
                <c:pt idx="1026">
                  <c:v>-1237.8603307630301</c:v>
                </c:pt>
                <c:pt idx="1027">
                  <c:v>-1089.5049800489005</c:v>
                </c:pt>
                <c:pt idx="1028">
                  <c:v>-732.75132600339839</c:v>
                </c:pt>
                <c:pt idx="1029">
                  <c:v>-810.05612637616741</c:v>
                </c:pt>
                <c:pt idx="1030">
                  <c:v>-1577.1735122234595</c:v>
                </c:pt>
                <c:pt idx="1031">
                  <c:v>1030.0293146626418</c:v>
                </c:pt>
                <c:pt idx="1032">
                  <c:v>-547.02557930923922</c:v>
                </c:pt>
                <c:pt idx="1033">
                  <c:v>-258.01267631925475</c:v>
                </c:pt>
                <c:pt idx="1034">
                  <c:v>-228.11224552921158</c:v>
                </c:pt>
                <c:pt idx="1035">
                  <c:v>243.9233247279908</c:v>
                </c:pt>
                <c:pt idx="1036">
                  <c:v>-1466.3851406825961</c:v>
                </c:pt>
                <c:pt idx="1037">
                  <c:v>-246.63482627738267</c:v>
                </c:pt>
                <c:pt idx="1038">
                  <c:v>-609.21993869459311</c:v>
                </c:pt>
                <c:pt idx="1039">
                  <c:v>801.01903001922801</c:v>
                </c:pt>
                <c:pt idx="1040">
                  <c:v>216.21195599728617</c:v>
                </c:pt>
                <c:pt idx="1041">
                  <c:v>-1265.0633489691436</c:v>
                </c:pt>
                <c:pt idx="1042">
                  <c:v>373.51934334520774</c:v>
                </c:pt>
                <c:pt idx="1043">
                  <c:v>-289.90680363024148</c:v>
                </c:pt>
                <c:pt idx="1044">
                  <c:v>-1520.7800996738088</c:v>
                </c:pt>
                <c:pt idx="1045">
                  <c:v>-415.04394205431709</c:v>
                </c:pt>
                <c:pt idx="1046">
                  <c:v>-1117.1336206160177</c:v>
                </c:pt>
                <c:pt idx="1047">
                  <c:v>-1907.0920766021563</c:v>
                </c:pt>
                <c:pt idx="1048">
                  <c:v>361.22049485166463</c:v>
                </c:pt>
                <c:pt idx="1049">
                  <c:v>-167.57610433810169</c:v>
                </c:pt>
                <c:pt idx="1050">
                  <c:v>-1251.1905005506642</c:v>
                </c:pt>
                <c:pt idx="1051">
                  <c:v>-48.593205992957337</c:v>
                </c:pt>
                <c:pt idx="1052">
                  <c:v>148.08101757777877</c:v>
                </c:pt>
                <c:pt idx="1053">
                  <c:v>1244.6923479427351</c:v>
                </c:pt>
                <c:pt idx="1054">
                  <c:v>-273.89251798930582</c:v>
                </c:pt>
                <c:pt idx="1055">
                  <c:v>-978.26710530816399</c:v>
                </c:pt>
                <c:pt idx="1056">
                  <c:v>-1154.2705769385093</c:v>
                </c:pt>
                <c:pt idx="1057">
                  <c:v>-1433.2273039346983</c:v>
                </c:pt>
                <c:pt idx="1058">
                  <c:v>860.23017440254262</c:v>
                </c:pt>
                <c:pt idx="1059">
                  <c:v>-120.45722391805612</c:v>
                </c:pt>
                <c:pt idx="1060">
                  <c:v>-1716.6571816848309</c:v>
                </c:pt>
                <c:pt idx="1061">
                  <c:v>378.37516525013052</c:v>
                </c:pt>
                <c:pt idx="1062">
                  <c:v>-731.44874650979909</c:v>
                </c:pt>
                <c:pt idx="1063">
                  <c:v>368.79825182920922</c:v>
                </c:pt>
                <c:pt idx="1064">
                  <c:v>-92.856107004472506</c:v>
                </c:pt>
                <c:pt idx="1065">
                  <c:v>-616.56779410222862</c:v>
                </c:pt>
                <c:pt idx="1066">
                  <c:v>-272.86685162374306</c:v>
                </c:pt>
                <c:pt idx="1067">
                  <c:v>427.07691005263405</c:v>
                </c:pt>
                <c:pt idx="1068">
                  <c:v>-346.93486134488467</c:v>
                </c:pt>
                <c:pt idx="1069">
                  <c:v>146.95330385655507</c:v>
                </c:pt>
                <c:pt idx="1070">
                  <c:v>-1001.544339232677</c:v>
                </c:pt>
                <c:pt idx="1071">
                  <c:v>-710.30203483085916</c:v>
                </c:pt>
                <c:pt idx="1072">
                  <c:v>-1042.4078971125773</c:v>
                </c:pt>
                <c:pt idx="1073">
                  <c:v>-692.93865426919183</c:v>
                </c:pt>
                <c:pt idx="1074">
                  <c:v>-2090.7884035972656</c:v>
                </c:pt>
                <c:pt idx="1075">
                  <c:v>-1405.1912561952313</c:v>
                </c:pt>
                <c:pt idx="1076">
                  <c:v>-443.12765211148871</c:v>
                </c:pt>
                <c:pt idx="1077">
                  <c:v>130.03409527654276</c:v>
                </c:pt>
                <c:pt idx="1078">
                  <c:v>-1264.4105845508584</c:v>
                </c:pt>
                <c:pt idx="1079">
                  <c:v>-821.74898345613929</c:v>
                </c:pt>
                <c:pt idx="1080">
                  <c:v>-1389.822757463231</c:v>
                </c:pt>
                <c:pt idx="1081">
                  <c:v>-1117.7639629516716</c:v>
                </c:pt>
                <c:pt idx="1082">
                  <c:v>-491.11417972632898</c:v>
                </c:pt>
                <c:pt idx="1083">
                  <c:v>526.28499135269431</c:v>
                </c:pt>
                <c:pt idx="1084">
                  <c:v>-1481.2288602962681</c:v>
                </c:pt>
                <c:pt idx="1085">
                  <c:v>-316.12946168169674</c:v>
                </c:pt>
                <c:pt idx="1086">
                  <c:v>-476.35756703010793</c:v>
                </c:pt>
                <c:pt idx="1087">
                  <c:v>-987.02721673870838</c:v>
                </c:pt>
                <c:pt idx="1088">
                  <c:v>-620.11759734673706</c:v>
                </c:pt>
                <c:pt idx="1089">
                  <c:v>-267.06280821050586</c:v>
                </c:pt>
                <c:pt idx="1090">
                  <c:v>-332.99165982241448</c:v>
                </c:pt>
                <c:pt idx="1091">
                  <c:v>172.82268642993131</c:v>
                </c:pt>
                <c:pt idx="1092">
                  <c:v>-851.68238713928713</c:v>
                </c:pt>
                <c:pt idx="1093">
                  <c:v>-512.38446356770783</c:v>
                </c:pt>
                <c:pt idx="1094">
                  <c:v>317.81209300664977</c:v>
                </c:pt>
                <c:pt idx="1095">
                  <c:v>599.21297430900904</c:v>
                </c:pt>
                <c:pt idx="1096">
                  <c:v>1103.6301353222671</c:v>
                </c:pt>
                <c:pt idx="1097">
                  <c:v>-797.47142588446968</c:v>
                </c:pt>
                <c:pt idx="1098">
                  <c:v>-769.42940903484941</c:v>
                </c:pt>
                <c:pt idx="1099">
                  <c:v>-239.70812782131452</c:v>
                </c:pt>
                <c:pt idx="1100">
                  <c:v>-131.44787570657172</c:v>
                </c:pt>
                <c:pt idx="1101">
                  <c:v>-41.472920006893219</c:v>
                </c:pt>
                <c:pt idx="1102">
                  <c:v>162.14360524137373</c:v>
                </c:pt>
                <c:pt idx="1103">
                  <c:v>-279.33461092988728</c:v>
                </c:pt>
                <c:pt idx="1104">
                  <c:v>413.19090313075594</c:v>
                </c:pt>
                <c:pt idx="1105">
                  <c:v>-233.1009412007279</c:v>
                </c:pt>
                <c:pt idx="1106">
                  <c:v>301.81974701391573</c:v>
                </c:pt>
                <c:pt idx="1107">
                  <c:v>-626.84680220439805</c:v>
                </c:pt>
                <c:pt idx="1108">
                  <c:v>364.2000023499495</c:v>
                </c:pt>
                <c:pt idx="1109">
                  <c:v>-1421.7917257085282</c:v>
                </c:pt>
                <c:pt idx="1110">
                  <c:v>488.88020651000534</c:v>
                </c:pt>
                <c:pt idx="1111">
                  <c:v>-132.67850036600612</c:v>
                </c:pt>
                <c:pt idx="1112">
                  <c:v>-7.4698934236785135</c:v>
                </c:pt>
                <c:pt idx="1113">
                  <c:v>-2117.0873031037436</c:v>
                </c:pt>
                <c:pt idx="1114">
                  <c:v>-796.00866479221077</c:v>
                </c:pt>
                <c:pt idx="1115">
                  <c:v>1342.9007319614475</c:v>
                </c:pt>
                <c:pt idx="1116">
                  <c:v>233.76232281886951</c:v>
                </c:pt>
                <c:pt idx="1117">
                  <c:v>-334.18178288104809</c:v>
                </c:pt>
                <c:pt idx="1118">
                  <c:v>-1354.4443515343173</c:v>
                </c:pt>
                <c:pt idx="1119">
                  <c:v>-991.90839859677544</c:v>
                </c:pt>
                <c:pt idx="1120">
                  <c:v>-600.3525728526447</c:v>
                </c:pt>
                <c:pt idx="1121">
                  <c:v>89.499743237460279</c:v>
                </c:pt>
                <c:pt idx="1122">
                  <c:v>-808.13127919173348</c:v>
                </c:pt>
                <c:pt idx="1123">
                  <c:v>629.05836858399289</c:v>
                </c:pt>
                <c:pt idx="1124">
                  <c:v>1020.9070320059391</c:v>
                </c:pt>
                <c:pt idx="1125">
                  <c:v>-1041.3374483466396</c:v>
                </c:pt>
                <c:pt idx="1126">
                  <c:v>-336.91476454955136</c:v>
                </c:pt>
                <c:pt idx="1127">
                  <c:v>-1091.8413023984922</c:v>
                </c:pt>
                <c:pt idx="1128">
                  <c:v>-1633.3080272787347</c:v>
                </c:pt>
                <c:pt idx="1129">
                  <c:v>-1459.493698723938</c:v>
                </c:pt>
                <c:pt idx="1130">
                  <c:v>1189.3156712165601</c:v>
                </c:pt>
                <c:pt idx="1131">
                  <c:v>-566.44035959011489</c:v>
                </c:pt>
                <c:pt idx="1132">
                  <c:v>663.33792031746725</c:v>
                </c:pt>
                <c:pt idx="1133">
                  <c:v>-568.06595994333384</c:v>
                </c:pt>
                <c:pt idx="1134">
                  <c:v>868.67921079901953</c:v>
                </c:pt>
                <c:pt idx="1135">
                  <c:v>-2339.7972807322894</c:v>
                </c:pt>
                <c:pt idx="1136">
                  <c:v>-2255.2368022070159</c:v>
                </c:pt>
                <c:pt idx="1137">
                  <c:v>200.99793378081085</c:v>
                </c:pt>
                <c:pt idx="1138">
                  <c:v>792.21306993416238</c:v>
                </c:pt>
                <c:pt idx="1139">
                  <c:v>-1834.5153682527216</c:v>
                </c:pt>
                <c:pt idx="1140">
                  <c:v>756.5770868697964</c:v>
                </c:pt>
                <c:pt idx="1141">
                  <c:v>1357.4526601720036</c:v>
                </c:pt>
                <c:pt idx="1142">
                  <c:v>273.47475710239996</c:v>
                </c:pt>
                <c:pt idx="1143">
                  <c:v>-1302.8544774696393</c:v>
                </c:pt>
                <c:pt idx="1144">
                  <c:v>221.00856300035412</c:v>
                </c:pt>
                <c:pt idx="1145">
                  <c:v>-1362.4961657714093</c:v>
                </c:pt>
                <c:pt idx="1146">
                  <c:v>-1548.3585072600008</c:v>
                </c:pt>
                <c:pt idx="1147">
                  <c:v>30.76221786340102</c:v>
                </c:pt>
                <c:pt idx="1148">
                  <c:v>315.60168061548302</c:v>
                </c:pt>
                <c:pt idx="1149">
                  <c:v>-2139.4270805474898</c:v>
                </c:pt>
                <c:pt idx="1150">
                  <c:v>-487.52806809412687</c:v>
                </c:pt>
                <c:pt idx="1151">
                  <c:v>-821.262529811067</c:v>
                </c:pt>
                <c:pt idx="1152">
                  <c:v>144.54982728920731</c:v>
                </c:pt>
                <c:pt idx="1153">
                  <c:v>-1067.5316521724599</c:v>
                </c:pt>
                <c:pt idx="1154">
                  <c:v>-588.50975030312384</c:v>
                </c:pt>
                <c:pt idx="1155">
                  <c:v>352.02440531947923</c:v>
                </c:pt>
                <c:pt idx="1156">
                  <c:v>354.46194016663685</c:v>
                </c:pt>
                <c:pt idx="1157">
                  <c:v>157.3973940979331</c:v>
                </c:pt>
                <c:pt idx="1158">
                  <c:v>-628.81945268090112</c:v>
                </c:pt>
                <c:pt idx="1159">
                  <c:v>-314.2126534686995</c:v>
                </c:pt>
                <c:pt idx="1160">
                  <c:v>481.45376309748008</c:v>
                </c:pt>
                <c:pt idx="1161">
                  <c:v>-877.32824833068207</c:v>
                </c:pt>
                <c:pt idx="1162">
                  <c:v>-835.97945029206676</c:v>
                </c:pt>
                <c:pt idx="1163">
                  <c:v>-1640.4472640846125</c:v>
                </c:pt>
                <c:pt idx="1164">
                  <c:v>-1866.4148580478422</c:v>
                </c:pt>
                <c:pt idx="1165">
                  <c:v>-1039.1647350359854</c:v>
                </c:pt>
                <c:pt idx="1166">
                  <c:v>668.45868493714261</c:v>
                </c:pt>
                <c:pt idx="1167">
                  <c:v>-371.44546011568036</c:v>
                </c:pt>
                <c:pt idx="1168">
                  <c:v>740.58373762460178</c:v>
                </c:pt>
                <c:pt idx="1169">
                  <c:v>-1593.0426109689761</c:v>
                </c:pt>
                <c:pt idx="1170">
                  <c:v>137.93425202151229</c:v>
                </c:pt>
                <c:pt idx="1171">
                  <c:v>-848.70558158941367</c:v>
                </c:pt>
                <c:pt idx="1172">
                  <c:v>480.93936126914105</c:v>
                </c:pt>
                <c:pt idx="1173">
                  <c:v>793.31980744402154</c:v>
                </c:pt>
                <c:pt idx="1174">
                  <c:v>-2189.2286172855665</c:v>
                </c:pt>
                <c:pt idx="1175">
                  <c:v>1351.9342402443726</c:v>
                </c:pt>
                <c:pt idx="1176">
                  <c:v>-316.93731130633023</c:v>
                </c:pt>
                <c:pt idx="1177">
                  <c:v>-1079.8550655966255</c:v>
                </c:pt>
                <c:pt idx="1178">
                  <c:v>1329.9401098982007</c:v>
                </c:pt>
                <c:pt idx="1179">
                  <c:v>-622.04137731262563</c:v>
                </c:pt>
                <c:pt idx="1180">
                  <c:v>-578.20999722981651</c:v>
                </c:pt>
                <c:pt idx="1181">
                  <c:v>-338.90303833551025</c:v>
                </c:pt>
                <c:pt idx="1182">
                  <c:v>-1109.4289819640489</c:v>
                </c:pt>
                <c:pt idx="1183">
                  <c:v>-1666.6522296739167</c:v>
                </c:pt>
                <c:pt idx="1184">
                  <c:v>211.73613969797316</c:v>
                </c:pt>
                <c:pt idx="1185">
                  <c:v>-42.971518174435914</c:v>
                </c:pt>
                <c:pt idx="1186">
                  <c:v>1001.3107195424354</c:v>
                </c:pt>
                <c:pt idx="1187">
                  <c:v>-28.439201865690848</c:v>
                </c:pt>
                <c:pt idx="1188">
                  <c:v>-246.12604201896011</c:v>
                </c:pt>
                <c:pt idx="1189">
                  <c:v>-712.09781024897893</c:v>
                </c:pt>
                <c:pt idx="1190">
                  <c:v>-860.63446268349253</c:v>
                </c:pt>
                <c:pt idx="1191">
                  <c:v>306.6178129866712</c:v>
                </c:pt>
                <c:pt idx="1192">
                  <c:v>-1221.2944549977146</c:v>
                </c:pt>
                <c:pt idx="1193">
                  <c:v>-14.628190942260517</c:v>
                </c:pt>
                <c:pt idx="1194">
                  <c:v>-270.43080441493203</c:v>
                </c:pt>
                <c:pt idx="1195">
                  <c:v>-1000.6350277296715</c:v>
                </c:pt>
                <c:pt idx="1196">
                  <c:v>-1057.2400963518849</c:v>
                </c:pt>
                <c:pt idx="1197">
                  <c:v>-486.01863121402039</c:v>
                </c:pt>
                <c:pt idx="1198">
                  <c:v>729.58530550229079</c:v>
                </c:pt>
                <c:pt idx="1199">
                  <c:v>330.79045393071465</c:v>
                </c:pt>
                <c:pt idx="1200">
                  <c:v>-947.77094108226993</c:v>
                </c:pt>
                <c:pt idx="1201">
                  <c:v>-1670.1923713900869</c:v>
                </c:pt>
                <c:pt idx="1202">
                  <c:v>72.867054334385102</c:v>
                </c:pt>
                <c:pt idx="1203">
                  <c:v>-882.25612183077646</c:v>
                </c:pt>
                <c:pt idx="1204">
                  <c:v>-1152.4020697238402</c:v>
                </c:pt>
                <c:pt idx="1205">
                  <c:v>-660.34017938740726</c:v>
                </c:pt>
                <c:pt idx="1206">
                  <c:v>-1201.8095202970835</c:v>
                </c:pt>
                <c:pt idx="1207">
                  <c:v>-619.07073560961726</c:v>
                </c:pt>
                <c:pt idx="1208">
                  <c:v>86.0474993745338</c:v>
                </c:pt>
                <c:pt idx="1209">
                  <c:v>428.90925146326208</c:v>
                </c:pt>
                <c:pt idx="1210">
                  <c:v>-713.08008889524081</c:v>
                </c:pt>
                <c:pt idx="1211">
                  <c:v>-445.75554778350761</c:v>
                </c:pt>
                <c:pt idx="1212">
                  <c:v>543.34519359096248</c:v>
                </c:pt>
                <c:pt idx="1213">
                  <c:v>-659.55869539812829</c:v>
                </c:pt>
                <c:pt idx="1214">
                  <c:v>-1288.9810047067722</c:v>
                </c:pt>
                <c:pt idx="1215">
                  <c:v>1418.8173371101238</c:v>
                </c:pt>
                <c:pt idx="1216">
                  <c:v>-789.36190415504734</c:v>
                </c:pt>
                <c:pt idx="1217">
                  <c:v>-181.57574151822337</c:v>
                </c:pt>
                <c:pt idx="1218">
                  <c:v>-924.06974281317889</c:v>
                </c:pt>
                <c:pt idx="1219">
                  <c:v>-287.59025385075802</c:v>
                </c:pt>
                <c:pt idx="1220">
                  <c:v>-1491.280951949625</c:v>
                </c:pt>
                <c:pt idx="1221">
                  <c:v>-480.94000564465841</c:v>
                </c:pt>
                <c:pt idx="1222">
                  <c:v>-1447.0213605123045</c:v>
                </c:pt>
                <c:pt idx="1223">
                  <c:v>217.56276665321184</c:v>
                </c:pt>
                <c:pt idx="1224">
                  <c:v>-1211.3161366855675</c:v>
                </c:pt>
                <c:pt idx="1225">
                  <c:v>-230.004601643147</c:v>
                </c:pt>
                <c:pt idx="1226">
                  <c:v>-1067.1132075400556</c:v>
                </c:pt>
                <c:pt idx="1227">
                  <c:v>523.59614310058532</c:v>
                </c:pt>
                <c:pt idx="1228">
                  <c:v>-1057.8180006641842</c:v>
                </c:pt>
                <c:pt idx="1229">
                  <c:v>-451.8388729950575</c:v>
                </c:pt>
                <c:pt idx="1230">
                  <c:v>-154.35302854376368</c:v>
                </c:pt>
                <c:pt idx="1231">
                  <c:v>-479.6033977844163</c:v>
                </c:pt>
                <c:pt idx="1232">
                  <c:v>-425.30267686960724</c:v>
                </c:pt>
                <c:pt idx="1233">
                  <c:v>323.609238053431</c:v>
                </c:pt>
                <c:pt idx="1234">
                  <c:v>-290.74888098517749</c:v>
                </c:pt>
                <c:pt idx="1235">
                  <c:v>-437.6615827710275</c:v>
                </c:pt>
                <c:pt idx="1236">
                  <c:v>-322.74120377664622</c:v>
                </c:pt>
                <c:pt idx="1237">
                  <c:v>-1144.6091507373749</c:v>
                </c:pt>
                <c:pt idx="1238">
                  <c:v>-498.91684787202394</c:v>
                </c:pt>
                <c:pt idx="1239">
                  <c:v>-364.74170015531945</c:v>
                </c:pt>
                <c:pt idx="1240">
                  <c:v>-1848.7673646328958</c:v>
                </c:pt>
                <c:pt idx="1241">
                  <c:v>-1021.3261961124235</c:v>
                </c:pt>
                <c:pt idx="1242">
                  <c:v>-777.32220728809716</c:v>
                </c:pt>
                <c:pt idx="1243">
                  <c:v>-714.86837413655667</c:v>
                </c:pt>
                <c:pt idx="1244">
                  <c:v>-199.06801872589767</c:v>
                </c:pt>
                <c:pt idx="1245">
                  <c:v>-578.50268130227414</c:v>
                </c:pt>
                <c:pt idx="1246">
                  <c:v>1187.1825506231116</c:v>
                </c:pt>
                <c:pt idx="1247">
                  <c:v>77.356899107445315</c:v>
                </c:pt>
                <c:pt idx="1248">
                  <c:v>-959.95439993848595</c:v>
                </c:pt>
                <c:pt idx="1249">
                  <c:v>-174.64601781450529</c:v>
                </c:pt>
                <c:pt idx="1250">
                  <c:v>-1145.5337606604417</c:v>
                </c:pt>
                <c:pt idx="1251">
                  <c:v>-1931.5927407522022</c:v>
                </c:pt>
                <c:pt idx="1252">
                  <c:v>298.65772253519663</c:v>
                </c:pt>
                <c:pt idx="1253">
                  <c:v>-34.611835064032675</c:v>
                </c:pt>
                <c:pt idx="1254">
                  <c:v>-804.35298436790345</c:v>
                </c:pt>
                <c:pt idx="1255">
                  <c:v>-775.86562518460141</c:v>
                </c:pt>
                <c:pt idx="1256">
                  <c:v>-1598.4112579482126</c:v>
                </c:pt>
                <c:pt idx="1257">
                  <c:v>982.23551750042043</c:v>
                </c:pt>
                <c:pt idx="1258">
                  <c:v>-991.64023817786347</c:v>
                </c:pt>
                <c:pt idx="1259">
                  <c:v>-445.40980477786161</c:v>
                </c:pt>
                <c:pt idx="1260">
                  <c:v>-749.76147874163507</c:v>
                </c:pt>
                <c:pt idx="1261">
                  <c:v>-994.87619119265673</c:v>
                </c:pt>
                <c:pt idx="1262">
                  <c:v>217.41386810981112</c:v>
                </c:pt>
                <c:pt idx="1263">
                  <c:v>-96.973967582400292</c:v>
                </c:pt>
                <c:pt idx="1264">
                  <c:v>250.50812661336386</c:v>
                </c:pt>
                <c:pt idx="1265">
                  <c:v>624.30457202507932</c:v>
                </c:pt>
                <c:pt idx="1266">
                  <c:v>-420.5966718193722</c:v>
                </c:pt>
                <c:pt idx="1267">
                  <c:v>-918.79269938712696</c:v>
                </c:pt>
                <c:pt idx="1268">
                  <c:v>323.47271287042986</c:v>
                </c:pt>
                <c:pt idx="1269">
                  <c:v>-448.33956310801022</c:v>
                </c:pt>
                <c:pt idx="1270">
                  <c:v>-762.95702930721654</c:v>
                </c:pt>
                <c:pt idx="1271">
                  <c:v>-985.52987407202181</c:v>
                </c:pt>
                <c:pt idx="1272">
                  <c:v>-42.121415138349221</c:v>
                </c:pt>
                <c:pt idx="1273">
                  <c:v>836.12797836824757</c:v>
                </c:pt>
                <c:pt idx="1274">
                  <c:v>649.95660194848097</c:v>
                </c:pt>
                <c:pt idx="1275">
                  <c:v>264.67249261191955</c:v>
                </c:pt>
                <c:pt idx="1276">
                  <c:v>1565.7732179753348</c:v>
                </c:pt>
                <c:pt idx="1277">
                  <c:v>191.04142737687016</c:v>
                </c:pt>
                <c:pt idx="1278">
                  <c:v>-162.06913231854014</c:v>
                </c:pt>
                <c:pt idx="1279">
                  <c:v>9.326756802664022</c:v>
                </c:pt>
                <c:pt idx="1280">
                  <c:v>-494.29619636411462</c:v>
                </c:pt>
                <c:pt idx="1281">
                  <c:v>-1284.9674616678267</c:v>
                </c:pt>
                <c:pt idx="1282">
                  <c:v>-954.1526347616209</c:v>
                </c:pt>
                <c:pt idx="1283">
                  <c:v>61.624828501277989</c:v>
                </c:pt>
                <c:pt idx="1284">
                  <c:v>-1368.5104225950736</c:v>
                </c:pt>
                <c:pt idx="1285">
                  <c:v>800.33116192087346</c:v>
                </c:pt>
                <c:pt idx="1286">
                  <c:v>811.61270340929877</c:v>
                </c:pt>
                <c:pt idx="1287">
                  <c:v>82.57641081822112</c:v>
                </c:pt>
                <c:pt idx="1288">
                  <c:v>-1191.3974253383694</c:v>
                </c:pt>
                <c:pt idx="1289">
                  <c:v>-1252.8553545708737</c:v>
                </c:pt>
                <c:pt idx="1290">
                  <c:v>680.11596305930107</c:v>
                </c:pt>
                <c:pt idx="1291">
                  <c:v>-332.81214496429493</c:v>
                </c:pt>
                <c:pt idx="1292">
                  <c:v>41.598153215815728</c:v>
                </c:pt>
                <c:pt idx="1293">
                  <c:v>-1699.8276658046771</c:v>
                </c:pt>
                <c:pt idx="1294">
                  <c:v>-735.23195156893053</c:v>
                </c:pt>
                <c:pt idx="1295">
                  <c:v>-1400.9092772436243</c:v>
                </c:pt>
                <c:pt idx="1296">
                  <c:v>-1730.7729124942853</c:v>
                </c:pt>
                <c:pt idx="1297">
                  <c:v>129.02012044855292</c:v>
                </c:pt>
                <c:pt idx="1298">
                  <c:v>65.656581260760504</c:v>
                </c:pt>
                <c:pt idx="1299">
                  <c:v>281.41719175188427</c:v>
                </c:pt>
                <c:pt idx="1300">
                  <c:v>261.31962252599533</c:v>
                </c:pt>
                <c:pt idx="1301">
                  <c:v>-428.76564429816972</c:v>
                </c:pt>
                <c:pt idx="1302">
                  <c:v>-479.37018589200216</c:v>
                </c:pt>
                <c:pt idx="1303">
                  <c:v>-459.42813745305011</c:v>
                </c:pt>
                <c:pt idx="1304">
                  <c:v>-1707.8411911886278</c:v>
                </c:pt>
                <c:pt idx="1305">
                  <c:v>190.89312705796419</c:v>
                </c:pt>
                <c:pt idx="1306">
                  <c:v>-1475.1922546740916</c:v>
                </c:pt>
                <c:pt idx="1307">
                  <c:v>-1112.0422685932954</c:v>
                </c:pt>
                <c:pt idx="1308">
                  <c:v>82.727435124171279</c:v>
                </c:pt>
                <c:pt idx="1309">
                  <c:v>-960.61993013203028</c:v>
                </c:pt>
                <c:pt idx="1310">
                  <c:v>-95.579011597181307</c:v>
                </c:pt>
                <c:pt idx="1311">
                  <c:v>-550.53128993597693</c:v>
                </c:pt>
                <c:pt idx="1312">
                  <c:v>-832.73940777456482</c:v>
                </c:pt>
                <c:pt idx="1313">
                  <c:v>884.23120961502173</c:v>
                </c:pt>
                <c:pt idx="1314">
                  <c:v>-237.61906182247913</c:v>
                </c:pt>
                <c:pt idx="1315">
                  <c:v>58.478102870973089</c:v>
                </c:pt>
                <c:pt idx="1316">
                  <c:v>829.78740668873616</c:v>
                </c:pt>
                <c:pt idx="1317">
                  <c:v>-1318.0740000310843</c:v>
                </c:pt>
                <c:pt idx="1318">
                  <c:v>-1594.6077798883789</c:v>
                </c:pt>
                <c:pt idx="1319">
                  <c:v>-277.96820502278479</c:v>
                </c:pt>
                <c:pt idx="1320">
                  <c:v>90.27460300344319</c:v>
                </c:pt>
                <c:pt idx="1321">
                  <c:v>-1465.1876301694929</c:v>
                </c:pt>
                <c:pt idx="1322">
                  <c:v>-58.072228239001561</c:v>
                </c:pt>
                <c:pt idx="1323">
                  <c:v>1665.2173673498728</c:v>
                </c:pt>
                <c:pt idx="1324">
                  <c:v>-202.31887424072102</c:v>
                </c:pt>
                <c:pt idx="1325">
                  <c:v>-663.96323140220375</c:v>
                </c:pt>
                <c:pt idx="1326">
                  <c:v>-215.22185019500648</c:v>
                </c:pt>
                <c:pt idx="1327">
                  <c:v>-998.98661581696069</c:v>
                </c:pt>
                <c:pt idx="1328">
                  <c:v>-1996.9829081173511</c:v>
                </c:pt>
                <c:pt idx="1329">
                  <c:v>-1790.967452669478</c:v>
                </c:pt>
                <c:pt idx="1330">
                  <c:v>-592.93443730930812</c:v>
                </c:pt>
                <c:pt idx="1331">
                  <c:v>265.26862710108617</c:v>
                </c:pt>
                <c:pt idx="1332">
                  <c:v>-587.91987184319714</c:v>
                </c:pt>
                <c:pt idx="1333">
                  <c:v>-467.31491526586524</c:v>
                </c:pt>
                <c:pt idx="1334">
                  <c:v>-1441.6257357557224</c:v>
                </c:pt>
                <c:pt idx="1335">
                  <c:v>-1229.111838803241</c:v>
                </c:pt>
                <c:pt idx="1336">
                  <c:v>-529.42296578099285</c:v>
                </c:pt>
                <c:pt idx="1337">
                  <c:v>728.3336348361845</c:v>
                </c:pt>
                <c:pt idx="1338">
                  <c:v>10.878012721463165</c:v>
                </c:pt>
                <c:pt idx="1339">
                  <c:v>361.77437648891919</c:v>
                </c:pt>
                <c:pt idx="1340">
                  <c:v>-976.37809082515014</c:v>
                </c:pt>
                <c:pt idx="1341">
                  <c:v>-1493.4413733462543</c:v>
                </c:pt>
                <c:pt idx="1342">
                  <c:v>-288.06985922294916</c:v>
                </c:pt>
                <c:pt idx="1343">
                  <c:v>-1334.3402040417304</c:v>
                </c:pt>
                <c:pt idx="1344">
                  <c:v>-978.5052239674078</c:v>
                </c:pt>
                <c:pt idx="1345">
                  <c:v>-671.18216609417959</c:v>
                </c:pt>
                <c:pt idx="1346">
                  <c:v>-441.08034989770294</c:v>
                </c:pt>
                <c:pt idx="1347">
                  <c:v>-290.35250691796227</c:v>
                </c:pt>
                <c:pt idx="1348">
                  <c:v>-183.3267530996327</c:v>
                </c:pt>
                <c:pt idx="1349">
                  <c:v>-1103.1696464873412</c:v>
                </c:pt>
                <c:pt idx="1350">
                  <c:v>-1600.7924878910253</c:v>
                </c:pt>
                <c:pt idx="1351">
                  <c:v>-1011.0734190848725</c:v>
                </c:pt>
                <c:pt idx="1352">
                  <c:v>-477.08650450005734</c:v>
                </c:pt>
                <c:pt idx="1353">
                  <c:v>-32.776019127565633</c:v>
                </c:pt>
                <c:pt idx="1354">
                  <c:v>-1123.3927055917175</c:v>
                </c:pt>
                <c:pt idx="1355">
                  <c:v>-349.59969321703647</c:v>
                </c:pt>
                <c:pt idx="1356">
                  <c:v>-1372.9367454565663</c:v>
                </c:pt>
                <c:pt idx="1357">
                  <c:v>-276.8564455288215</c:v>
                </c:pt>
                <c:pt idx="1358">
                  <c:v>-785.26257813218308</c:v>
                </c:pt>
                <c:pt idx="1359">
                  <c:v>-592.68703380609804</c:v>
                </c:pt>
                <c:pt idx="1360">
                  <c:v>-475.24290962063151</c:v>
                </c:pt>
                <c:pt idx="1361">
                  <c:v>-641.40477378138803</c:v>
                </c:pt>
                <c:pt idx="1362">
                  <c:v>518.18642412625013</c:v>
                </c:pt>
                <c:pt idx="1363">
                  <c:v>-11.480612891785313</c:v>
                </c:pt>
                <c:pt idx="1364">
                  <c:v>-1056.4898757748533</c:v>
                </c:pt>
                <c:pt idx="1365">
                  <c:v>486.71453085945177</c:v>
                </c:pt>
                <c:pt idx="1366">
                  <c:v>-1671.264190969564</c:v>
                </c:pt>
                <c:pt idx="1367">
                  <c:v>-56.020945673130882</c:v>
                </c:pt>
                <c:pt idx="1368">
                  <c:v>-501.42625465910896</c:v>
                </c:pt>
                <c:pt idx="1369">
                  <c:v>250.9748109994207</c:v>
                </c:pt>
                <c:pt idx="1370">
                  <c:v>-1181.3144698786018</c:v>
                </c:pt>
                <c:pt idx="1371">
                  <c:v>283.94459139442733</c:v>
                </c:pt>
                <c:pt idx="1372">
                  <c:v>-1041.8724218304205</c:v>
                </c:pt>
                <c:pt idx="1373">
                  <c:v>-584.29913666738139</c:v>
                </c:pt>
                <c:pt idx="1374">
                  <c:v>157.37409306915379</c:v>
                </c:pt>
                <c:pt idx="1375">
                  <c:v>-1136.1620563684846</c:v>
                </c:pt>
                <c:pt idx="1376">
                  <c:v>-193.24041146021045</c:v>
                </c:pt>
                <c:pt idx="1377">
                  <c:v>-1020.4672413517719</c:v>
                </c:pt>
                <c:pt idx="1378">
                  <c:v>193.50803697856372</c:v>
                </c:pt>
                <c:pt idx="1379">
                  <c:v>-638.45748414983609</c:v>
                </c:pt>
                <c:pt idx="1380">
                  <c:v>27.059969603320496</c:v>
                </c:pt>
                <c:pt idx="1381">
                  <c:v>-1108.77313528382</c:v>
                </c:pt>
                <c:pt idx="1382">
                  <c:v>-725.37650935875536</c:v>
                </c:pt>
                <c:pt idx="1383">
                  <c:v>-1259.6584197816437</c:v>
                </c:pt>
                <c:pt idx="1384">
                  <c:v>-386.25439492937585</c:v>
                </c:pt>
                <c:pt idx="1385">
                  <c:v>-946.58546847433172</c:v>
                </c:pt>
                <c:pt idx="1386">
                  <c:v>918.67841693157152</c:v>
                </c:pt>
                <c:pt idx="1387">
                  <c:v>444.56222640279793</c:v>
                </c:pt>
                <c:pt idx="1388">
                  <c:v>1748.2825466266149</c:v>
                </c:pt>
                <c:pt idx="1389">
                  <c:v>-672.20662312156674</c:v>
                </c:pt>
                <c:pt idx="1390">
                  <c:v>-509.37807389314185</c:v>
                </c:pt>
                <c:pt idx="1391">
                  <c:v>-121.39987901805762</c:v>
                </c:pt>
                <c:pt idx="1392">
                  <c:v>-1342.5421310121628</c:v>
                </c:pt>
                <c:pt idx="1393">
                  <c:v>-529.88555256942163</c:v>
                </c:pt>
                <c:pt idx="1394">
                  <c:v>930.48072148420215</c:v>
                </c:pt>
                <c:pt idx="1395">
                  <c:v>-1767.3328742714302</c:v>
                </c:pt>
                <c:pt idx="1396">
                  <c:v>-999.5650301845526</c:v>
                </c:pt>
                <c:pt idx="1397">
                  <c:v>-964.79955795405476</c:v>
                </c:pt>
                <c:pt idx="1398">
                  <c:v>-779.25009773594411</c:v>
                </c:pt>
                <c:pt idx="1399">
                  <c:v>-1070.6792547799541</c:v>
                </c:pt>
                <c:pt idx="1400">
                  <c:v>562.18290339281339</c:v>
                </c:pt>
                <c:pt idx="1401">
                  <c:v>877.57900891593818</c:v>
                </c:pt>
                <c:pt idx="1402">
                  <c:v>-1408.7110865450413</c:v>
                </c:pt>
                <c:pt idx="1403">
                  <c:v>-420.50401941466771</c:v>
                </c:pt>
                <c:pt idx="1404">
                  <c:v>-725.10985916205391</c:v>
                </c:pt>
                <c:pt idx="1405">
                  <c:v>-199.12528549702802</c:v>
                </c:pt>
                <c:pt idx="1406">
                  <c:v>258.53895664858192</c:v>
                </c:pt>
                <c:pt idx="1407">
                  <c:v>-767.52831155568401</c:v>
                </c:pt>
                <c:pt idx="1408">
                  <c:v>-245.92196410031283</c:v>
                </c:pt>
                <c:pt idx="1409">
                  <c:v>843.13932336550351</c:v>
                </c:pt>
                <c:pt idx="1410">
                  <c:v>-142.71374232586732</c:v>
                </c:pt>
                <c:pt idx="1411">
                  <c:v>-676.58260904452163</c:v>
                </c:pt>
                <c:pt idx="1412">
                  <c:v>-1772.9176475249587</c:v>
                </c:pt>
                <c:pt idx="1413">
                  <c:v>704.61710570512332</c:v>
                </c:pt>
                <c:pt idx="1414">
                  <c:v>-24.970440101779786</c:v>
                </c:pt>
                <c:pt idx="1415">
                  <c:v>-1086.4918786179751</c:v>
                </c:pt>
                <c:pt idx="1416">
                  <c:v>-158.98412341173389</c:v>
                </c:pt>
                <c:pt idx="1417">
                  <c:v>407.37718365674118</c:v>
                </c:pt>
                <c:pt idx="1418">
                  <c:v>-759.03324377308127</c:v>
                </c:pt>
                <c:pt idx="1419">
                  <c:v>-1631.9757158615603</c:v>
                </c:pt>
                <c:pt idx="1420">
                  <c:v>-394.78437161744023</c:v>
                </c:pt>
                <c:pt idx="1421">
                  <c:v>-435.07357573168883</c:v>
                </c:pt>
                <c:pt idx="1422">
                  <c:v>-280.64824474824127</c:v>
                </c:pt>
                <c:pt idx="1423">
                  <c:v>-394.59787823822262</c:v>
                </c:pt>
                <c:pt idx="1424">
                  <c:v>-319.09139071107802</c:v>
                </c:pt>
                <c:pt idx="1425">
                  <c:v>-229.07718703792398</c:v>
                </c:pt>
                <c:pt idx="1426">
                  <c:v>-90.385270970095007</c:v>
                </c:pt>
                <c:pt idx="1427">
                  <c:v>-958.69813537132086</c:v>
                </c:pt>
                <c:pt idx="1428">
                  <c:v>-892.45468824298132</c:v>
                </c:pt>
                <c:pt idx="1429">
                  <c:v>-115.55503059239891</c:v>
                </c:pt>
                <c:pt idx="1430">
                  <c:v>174.90335098286869</c:v>
                </c:pt>
                <c:pt idx="1431">
                  <c:v>515.26140821541776</c:v>
                </c:pt>
                <c:pt idx="1432">
                  <c:v>-1271.4773011808484</c:v>
                </c:pt>
                <c:pt idx="1433">
                  <c:v>-149.53785394423267</c:v>
                </c:pt>
                <c:pt idx="1434">
                  <c:v>-487.38586434049375</c:v>
                </c:pt>
                <c:pt idx="1435">
                  <c:v>-353.94572112352307</c:v>
                </c:pt>
                <c:pt idx="1436">
                  <c:v>-825.64492950438307</c:v>
                </c:pt>
                <c:pt idx="1437">
                  <c:v>-111.56113869946057</c:v>
                </c:pt>
                <c:pt idx="1438">
                  <c:v>-835.52956446658845</c:v>
                </c:pt>
                <c:pt idx="1439">
                  <c:v>-236.58368544163386</c:v>
                </c:pt>
                <c:pt idx="1440">
                  <c:v>-510.82734355058528</c:v>
                </c:pt>
                <c:pt idx="1441">
                  <c:v>-681.32303599816805</c:v>
                </c:pt>
                <c:pt idx="1442">
                  <c:v>-69.671223400061535</c:v>
                </c:pt>
                <c:pt idx="1443">
                  <c:v>-492.99469871107158</c:v>
                </c:pt>
                <c:pt idx="1444">
                  <c:v>1234.4289057466431</c:v>
                </c:pt>
                <c:pt idx="1445">
                  <c:v>310.90178979191478</c:v>
                </c:pt>
                <c:pt idx="1446">
                  <c:v>-490.10253023954829</c:v>
                </c:pt>
                <c:pt idx="1447">
                  <c:v>-836.88409874503213</c:v>
                </c:pt>
                <c:pt idx="1448">
                  <c:v>-744.69961486580996</c:v>
                </c:pt>
                <c:pt idx="1449">
                  <c:v>753.41706513708505</c:v>
                </c:pt>
                <c:pt idx="1450">
                  <c:v>-276.37560931344342</c:v>
                </c:pt>
                <c:pt idx="1451">
                  <c:v>-418.80483691464724</c:v>
                </c:pt>
                <c:pt idx="1452">
                  <c:v>154.46144462209759</c:v>
                </c:pt>
                <c:pt idx="1453">
                  <c:v>-1623.3653080878184</c:v>
                </c:pt>
                <c:pt idx="1454">
                  <c:v>-219.91321522289945</c:v>
                </c:pt>
                <c:pt idx="1455">
                  <c:v>51.021393665682808</c:v>
                </c:pt>
                <c:pt idx="1456">
                  <c:v>-1001.5439575408554</c:v>
                </c:pt>
                <c:pt idx="1457">
                  <c:v>-1710.5146660208311</c:v>
                </c:pt>
                <c:pt idx="1458">
                  <c:v>-902.09733465125919</c:v>
                </c:pt>
                <c:pt idx="1459">
                  <c:v>755.56355583385266</c:v>
                </c:pt>
                <c:pt idx="1460">
                  <c:v>-14.393060432456878</c:v>
                </c:pt>
                <c:pt idx="1461">
                  <c:v>-795.29330980376653</c:v>
                </c:pt>
                <c:pt idx="1462">
                  <c:v>-1303.0725211725412</c:v>
                </c:pt>
                <c:pt idx="1463">
                  <c:v>1690.9912029123079</c:v>
                </c:pt>
                <c:pt idx="1464">
                  <c:v>750.84179181257878</c:v>
                </c:pt>
                <c:pt idx="1465">
                  <c:v>276.16373651332287</c:v>
                </c:pt>
                <c:pt idx="1466">
                  <c:v>269.19122550287557</c:v>
                </c:pt>
                <c:pt idx="1467">
                  <c:v>-921.04489384636418</c:v>
                </c:pt>
                <c:pt idx="1468">
                  <c:v>802.89589225690634</c:v>
                </c:pt>
                <c:pt idx="1469">
                  <c:v>-1964.6531984285948</c:v>
                </c:pt>
                <c:pt idx="1470">
                  <c:v>-409.71145834192521</c:v>
                </c:pt>
                <c:pt idx="1471">
                  <c:v>-900.4131750696497</c:v>
                </c:pt>
                <c:pt idx="1472">
                  <c:v>479.17334873894924</c:v>
                </c:pt>
                <c:pt idx="1473">
                  <c:v>-410.96396474405446</c:v>
                </c:pt>
                <c:pt idx="1474">
                  <c:v>-568.93915485525122</c:v>
                </c:pt>
                <c:pt idx="1475">
                  <c:v>-16.579270170321251</c:v>
                </c:pt>
                <c:pt idx="1476">
                  <c:v>207.81251316523503</c:v>
                </c:pt>
                <c:pt idx="1477">
                  <c:v>380.76577326400366</c:v>
                </c:pt>
                <c:pt idx="1478">
                  <c:v>-695.21087054478176</c:v>
                </c:pt>
                <c:pt idx="1479">
                  <c:v>571.58675331038921</c:v>
                </c:pt>
                <c:pt idx="1480">
                  <c:v>-606.28698003524823</c:v>
                </c:pt>
                <c:pt idx="1481">
                  <c:v>-448.31520549292236</c:v>
                </c:pt>
                <c:pt idx="1482">
                  <c:v>-1847.6024678361146</c:v>
                </c:pt>
                <c:pt idx="1483">
                  <c:v>-748.60413981404872</c:v>
                </c:pt>
                <c:pt idx="1484">
                  <c:v>-183.9838492973895</c:v>
                </c:pt>
                <c:pt idx="1485">
                  <c:v>116.24930267301625</c:v>
                </c:pt>
                <c:pt idx="1486">
                  <c:v>-1231.5281967398869</c:v>
                </c:pt>
                <c:pt idx="1487">
                  <c:v>-662.04148245499618</c:v>
                </c:pt>
                <c:pt idx="1488">
                  <c:v>72.092149542670086</c:v>
                </c:pt>
                <c:pt idx="1489">
                  <c:v>-337.54587557912328</c:v>
                </c:pt>
                <c:pt idx="1490">
                  <c:v>-1380.9036787914738</c:v>
                </c:pt>
                <c:pt idx="1491">
                  <c:v>-342.77637642838454</c:v>
                </c:pt>
                <c:pt idx="1492">
                  <c:v>-753.15453450774476</c:v>
                </c:pt>
                <c:pt idx="1493">
                  <c:v>-425.8544047742871</c:v>
                </c:pt>
                <c:pt idx="1494">
                  <c:v>-127.38932477604794</c:v>
                </c:pt>
                <c:pt idx="1495">
                  <c:v>114.01055380229809</c:v>
                </c:pt>
                <c:pt idx="1496">
                  <c:v>-323.31934597752934</c:v>
                </c:pt>
                <c:pt idx="1497">
                  <c:v>-156.06685399551407</c:v>
                </c:pt>
                <c:pt idx="1498">
                  <c:v>503.26446451997799</c:v>
                </c:pt>
                <c:pt idx="1499">
                  <c:v>-216.89707109928167</c:v>
                </c:pt>
                <c:pt idx="1500">
                  <c:v>239.02306520527509</c:v>
                </c:pt>
                <c:pt idx="1501">
                  <c:v>-556.20253306216</c:v>
                </c:pt>
                <c:pt idx="1502">
                  <c:v>37.616047202241134</c:v>
                </c:pt>
                <c:pt idx="1503">
                  <c:v>-1492.6019604109306</c:v>
                </c:pt>
                <c:pt idx="1504">
                  <c:v>128.7723137038347</c:v>
                </c:pt>
                <c:pt idx="1505">
                  <c:v>123.25749949150031</c:v>
                </c:pt>
                <c:pt idx="1506">
                  <c:v>-94.068128430404613</c:v>
                </c:pt>
                <c:pt idx="1507">
                  <c:v>-50.989359890839296</c:v>
                </c:pt>
                <c:pt idx="1508">
                  <c:v>-316.95991154853436</c:v>
                </c:pt>
                <c:pt idx="1509">
                  <c:v>95.077827444350987</c:v>
                </c:pt>
                <c:pt idx="1510">
                  <c:v>388.39070036292742</c:v>
                </c:pt>
                <c:pt idx="1511">
                  <c:v>-10.510421366577248</c:v>
                </c:pt>
                <c:pt idx="1512">
                  <c:v>1127.6478830778315</c:v>
                </c:pt>
                <c:pt idx="1513">
                  <c:v>36.62187224436002</c:v>
                </c:pt>
                <c:pt idx="1514">
                  <c:v>-392.34044417420409</c:v>
                </c:pt>
                <c:pt idx="1515">
                  <c:v>-628.87622461554292</c:v>
                </c:pt>
                <c:pt idx="1516">
                  <c:v>-610.44657958205789</c:v>
                </c:pt>
                <c:pt idx="1517">
                  <c:v>391.08484837218293</c:v>
                </c:pt>
                <c:pt idx="1518">
                  <c:v>-144.44469293466773</c:v>
                </c:pt>
                <c:pt idx="1519">
                  <c:v>-687.67326523540942</c:v>
                </c:pt>
                <c:pt idx="1520">
                  <c:v>-129.49590962524962</c:v>
                </c:pt>
                <c:pt idx="1521">
                  <c:v>-329.37007643069228</c:v>
                </c:pt>
                <c:pt idx="1522">
                  <c:v>1107.9852100466624</c:v>
                </c:pt>
                <c:pt idx="1523">
                  <c:v>-1620.3169383165532</c:v>
                </c:pt>
                <c:pt idx="1524">
                  <c:v>-48.083257577920449</c:v>
                </c:pt>
                <c:pt idx="1525">
                  <c:v>841.76966789566904</c:v>
                </c:pt>
                <c:pt idx="1526">
                  <c:v>-814.23956397446</c:v>
                </c:pt>
                <c:pt idx="1527">
                  <c:v>-1367.452632877541</c:v>
                </c:pt>
                <c:pt idx="1528">
                  <c:v>-457.28959681273409</c:v>
                </c:pt>
                <c:pt idx="1529">
                  <c:v>603.86929019028776</c:v>
                </c:pt>
                <c:pt idx="1530">
                  <c:v>-122.44185489020492</c:v>
                </c:pt>
                <c:pt idx="1531">
                  <c:v>-643.54809457874671</c:v>
                </c:pt>
                <c:pt idx="1532">
                  <c:v>-456.6815574634993</c:v>
                </c:pt>
                <c:pt idx="1533">
                  <c:v>-157.12832880251426</c:v>
                </c:pt>
                <c:pt idx="1534">
                  <c:v>-667.822143586116</c:v>
                </c:pt>
                <c:pt idx="1535">
                  <c:v>1155.7749258164185</c:v>
                </c:pt>
                <c:pt idx="1536">
                  <c:v>-430.66219043955971</c:v>
                </c:pt>
                <c:pt idx="1537">
                  <c:v>-35.652721082667995</c:v>
                </c:pt>
                <c:pt idx="1538">
                  <c:v>327.31011257614318</c:v>
                </c:pt>
                <c:pt idx="1539">
                  <c:v>603.19584386305723</c:v>
                </c:pt>
                <c:pt idx="1540">
                  <c:v>133.87711360730736</c:v>
                </c:pt>
                <c:pt idx="1541">
                  <c:v>-720.83567608832072</c:v>
                </c:pt>
                <c:pt idx="1542">
                  <c:v>-1335.3336287737202</c:v>
                </c:pt>
                <c:pt idx="1543">
                  <c:v>-1847.764362648586</c:v>
                </c:pt>
                <c:pt idx="1544">
                  <c:v>110.80861864860253</c:v>
                </c:pt>
                <c:pt idx="1545">
                  <c:v>-464.50848294863135</c:v>
                </c:pt>
                <c:pt idx="1546">
                  <c:v>-444.26264709832412</c:v>
                </c:pt>
                <c:pt idx="1547">
                  <c:v>408.71910457237209</c:v>
                </c:pt>
                <c:pt idx="1548">
                  <c:v>-348.78553785423446</c:v>
                </c:pt>
                <c:pt idx="1549">
                  <c:v>810.93833595509477</c:v>
                </c:pt>
                <c:pt idx="1550">
                  <c:v>469.59947365438802</c:v>
                </c:pt>
                <c:pt idx="1551">
                  <c:v>-100.907217518381</c:v>
                </c:pt>
                <c:pt idx="1552">
                  <c:v>-296.13615706430392</c:v>
                </c:pt>
                <c:pt idx="1553">
                  <c:v>-378.34047769210702</c:v>
                </c:pt>
                <c:pt idx="1554">
                  <c:v>574.67091974791765</c:v>
                </c:pt>
                <c:pt idx="1555">
                  <c:v>-972.02591868413765</c:v>
                </c:pt>
                <c:pt idx="1556">
                  <c:v>-678.63548521704888</c:v>
                </c:pt>
                <c:pt idx="1557">
                  <c:v>-724.0303016132375</c:v>
                </c:pt>
                <c:pt idx="1558">
                  <c:v>-1293.0043787793775</c:v>
                </c:pt>
                <c:pt idx="1559">
                  <c:v>-819.57217944204149</c:v>
                </c:pt>
                <c:pt idx="1560">
                  <c:v>-920.77714634636868</c:v>
                </c:pt>
                <c:pt idx="1561">
                  <c:v>-610.25098518564209</c:v>
                </c:pt>
                <c:pt idx="1562">
                  <c:v>318.99127161950037</c:v>
                </c:pt>
                <c:pt idx="1563">
                  <c:v>-91.356924757745219</c:v>
                </c:pt>
                <c:pt idx="1564">
                  <c:v>1004.9118482873973</c:v>
                </c:pt>
                <c:pt idx="1565">
                  <c:v>-129.48638835646125</c:v>
                </c:pt>
                <c:pt idx="1566">
                  <c:v>-378.18378502609175</c:v>
                </c:pt>
                <c:pt idx="1567">
                  <c:v>613.83201088051646</c:v>
                </c:pt>
                <c:pt idx="1568">
                  <c:v>215.72288531414597</c:v>
                </c:pt>
                <c:pt idx="1569">
                  <c:v>-256.64559731292229</c:v>
                </c:pt>
                <c:pt idx="1570">
                  <c:v>-1159.5795319769577</c:v>
                </c:pt>
                <c:pt idx="1571">
                  <c:v>-1738.6956214437851</c:v>
                </c:pt>
                <c:pt idx="1572">
                  <c:v>-292.36297315496176</c:v>
                </c:pt>
                <c:pt idx="1573">
                  <c:v>-654.20705440696383</c:v>
                </c:pt>
                <c:pt idx="1574">
                  <c:v>-44.155745957300496</c:v>
                </c:pt>
                <c:pt idx="1575">
                  <c:v>-1363.0809530734996</c:v>
                </c:pt>
                <c:pt idx="1576">
                  <c:v>-1441.0866691974097</c:v>
                </c:pt>
                <c:pt idx="1577">
                  <c:v>-18.004135189227782</c:v>
                </c:pt>
                <c:pt idx="1578">
                  <c:v>367.25815425672317</c:v>
                </c:pt>
                <c:pt idx="1579">
                  <c:v>54.409360265403848</c:v>
                </c:pt>
                <c:pt idx="1580">
                  <c:v>-1481.9576028595484</c:v>
                </c:pt>
                <c:pt idx="1581">
                  <c:v>525.18767811849557</c:v>
                </c:pt>
                <c:pt idx="1582">
                  <c:v>-867.93954334028876</c:v>
                </c:pt>
                <c:pt idx="1583">
                  <c:v>423.03651782427187</c:v>
                </c:pt>
                <c:pt idx="1584">
                  <c:v>-1787.9035289237418</c:v>
                </c:pt>
                <c:pt idx="1585">
                  <c:v>-206.74164458310042</c:v>
                </c:pt>
                <c:pt idx="1586">
                  <c:v>-357.89146555987372</c:v>
                </c:pt>
                <c:pt idx="1587">
                  <c:v>-878.68390180037204</c:v>
                </c:pt>
                <c:pt idx="1588">
                  <c:v>-586.69938084134083</c:v>
                </c:pt>
                <c:pt idx="1589">
                  <c:v>-108.35808756287406</c:v>
                </c:pt>
                <c:pt idx="1590">
                  <c:v>-759.4174284204546</c:v>
                </c:pt>
                <c:pt idx="1591">
                  <c:v>67.711893493421485</c:v>
                </c:pt>
                <c:pt idx="1592">
                  <c:v>793.0090545567582</c:v>
                </c:pt>
                <c:pt idx="1593">
                  <c:v>141.59865389348033</c:v>
                </c:pt>
                <c:pt idx="1594">
                  <c:v>-95.996264220571902</c:v>
                </c:pt>
                <c:pt idx="1595">
                  <c:v>-1071.34231826021</c:v>
                </c:pt>
                <c:pt idx="1596">
                  <c:v>-881.20749557147337</c:v>
                </c:pt>
                <c:pt idx="1597">
                  <c:v>-2082.3616499839991</c:v>
                </c:pt>
                <c:pt idx="1598">
                  <c:v>276.03669182718113</c:v>
                </c:pt>
                <c:pt idx="1599">
                  <c:v>-550.44979136896836</c:v>
                </c:pt>
                <c:pt idx="1600">
                  <c:v>-113.32727436262212</c:v>
                </c:pt>
                <c:pt idx="1601">
                  <c:v>815.91611316321905</c:v>
                </c:pt>
                <c:pt idx="1602">
                  <c:v>-525.25064657765415</c:v>
                </c:pt>
                <c:pt idx="1603">
                  <c:v>-1091.8299386515555</c:v>
                </c:pt>
                <c:pt idx="1604">
                  <c:v>-932.57895094747801</c:v>
                </c:pt>
                <c:pt idx="1605">
                  <c:v>383.47766557088289</c:v>
                </c:pt>
                <c:pt idx="1606">
                  <c:v>-359.82538267590917</c:v>
                </c:pt>
                <c:pt idx="1607">
                  <c:v>-422.09732712112964</c:v>
                </c:pt>
                <c:pt idx="1608">
                  <c:v>-1226.6537014311525</c:v>
                </c:pt>
                <c:pt idx="1609">
                  <c:v>646.73193986647493</c:v>
                </c:pt>
                <c:pt idx="1610">
                  <c:v>-1229.360930328432</c:v>
                </c:pt>
                <c:pt idx="1611">
                  <c:v>-1068.8101522908555</c:v>
                </c:pt>
                <c:pt idx="1612">
                  <c:v>-766.44051867511189</c:v>
                </c:pt>
                <c:pt idx="1613">
                  <c:v>155.60451640606425</c:v>
                </c:pt>
                <c:pt idx="1614">
                  <c:v>-826.75571317497906</c:v>
                </c:pt>
                <c:pt idx="1615">
                  <c:v>-1181.1154256151267</c:v>
                </c:pt>
                <c:pt idx="1616">
                  <c:v>-1357.6353196538585</c:v>
                </c:pt>
                <c:pt idx="1617">
                  <c:v>264.20578675238721</c:v>
                </c:pt>
                <c:pt idx="1618">
                  <c:v>-242.67636459362893</c:v>
                </c:pt>
                <c:pt idx="1619">
                  <c:v>-1083.3937185552832</c:v>
                </c:pt>
                <c:pt idx="1620">
                  <c:v>-1530.0005820777687</c:v>
                </c:pt>
                <c:pt idx="1621">
                  <c:v>-621.03211785595704</c:v>
                </c:pt>
                <c:pt idx="1622">
                  <c:v>-1240.2784809279283</c:v>
                </c:pt>
                <c:pt idx="1623">
                  <c:v>-1380.7871917040466</c:v>
                </c:pt>
                <c:pt idx="1624">
                  <c:v>-545.2108551261872</c:v>
                </c:pt>
                <c:pt idx="1625">
                  <c:v>-81.503479779468762</c:v>
                </c:pt>
                <c:pt idx="1626">
                  <c:v>-1331.5471825025525</c:v>
                </c:pt>
                <c:pt idx="1627">
                  <c:v>307.84825491702668</c:v>
                </c:pt>
                <c:pt idx="1628">
                  <c:v>-1541.2221477346548</c:v>
                </c:pt>
                <c:pt idx="1629">
                  <c:v>-1436.2447273422567</c:v>
                </c:pt>
                <c:pt idx="1630">
                  <c:v>-852.14598082875546</c:v>
                </c:pt>
                <c:pt idx="1631">
                  <c:v>-570.21118441681301</c:v>
                </c:pt>
                <c:pt idx="1632">
                  <c:v>-2313.3754987446619</c:v>
                </c:pt>
                <c:pt idx="1633">
                  <c:v>-210.0001180727013</c:v>
                </c:pt>
                <c:pt idx="1634">
                  <c:v>-224.8956688946364</c:v>
                </c:pt>
                <c:pt idx="1635">
                  <c:v>-1393.6609286519233</c:v>
                </c:pt>
                <c:pt idx="1636">
                  <c:v>-426.80745281659529</c:v>
                </c:pt>
                <c:pt idx="1637">
                  <c:v>-383.87226297190955</c:v>
                </c:pt>
                <c:pt idx="1638">
                  <c:v>-549.401234774773</c:v>
                </c:pt>
                <c:pt idx="1639">
                  <c:v>367.35929013445093</c:v>
                </c:pt>
                <c:pt idx="1640">
                  <c:v>-1746.852722505625</c:v>
                </c:pt>
                <c:pt idx="1641">
                  <c:v>453.710868500777</c:v>
                </c:pt>
                <c:pt idx="1642">
                  <c:v>178.28957662273024</c:v>
                </c:pt>
                <c:pt idx="1643">
                  <c:v>-726.6795758105518</c:v>
                </c:pt>
                <c:pt idx="1644">
                  <c:v>-809.54566447505022</c:v>
                </c:pt>
                <c:pt idx="1645">
                  <c:v>135.66592275582752</c:v>
                </c:pt>
                <c:pt idx="1646">
                  <c:v>-2367.3330413748763</c:v>
                </c:pt>
                <c:pt idx="1647">
                  <c:v>-204.3454969263139</c:v>
                </c:pt>
                <c:pt idx="1648">
                  <c:v>-126.76640542609766</c:v>
                </c:pt>
                <c:pt idx="1649">
                  <c:v>328.94476697626487</c:v>
                </c:pt>
                <c:pt idx="1650">
                  <c:v>-1086.4108186736003</c:v>
                </c:pt>
                <c:pt idx="1651">
                  <c:v>-246.78909636973458</c:v>
                </c:pt>
                <c:pt idx="1652">
                  <c:v>324.07496939537032</c:v>
                </c:pt>
                <c:pt idx="1653">
                  <c:v>-327.28681911112653</c:v>
                </c:pt>
                <c:pt idx="1654">
                  <c:v>331.8476033090983</c:v>
                </c:pt>
                <c:pt idx="1655">
                  <c:v>-668.31687845533907</c:v>
                </c:pt>
                <c:pt idx="1656">
                  <c:v>-565.56756937095543</c:v>
                </c:pt>
                <c:pt idx="1657">
                  <c:v>-1058.4106087269056</c:v>
                </c:pt>
                <c:pt idx="1658">
                  <c:v>-51.818637112857687</c:v>
                </c:pt>
                <c:pt idx="1659">
                  <c:v>-1078.7240026829022</c:v>
                </c:pt>
                <c:pt idx="1660">
                  <c:v>-446.11594506340225</c:v>
                </c:pt>
                <c:pt idx="1661">
                  <c:v>-525.3777930501019</c:v>
                </c:pt>
                <c:pt idx="1662">
                  <c:v>-148.70455266188128</c:v>
                </c:pt>
                <c:pt idx="1663">
                  <c:v>-817.28326825500335</c:v>
                </c:pt>
                <c:pt idx="1664">
                  <c:v>811.38541716567397</c:v>
                </c:pt>
                <c:pt idx="1665">
                  <c:v>-1912.1604772112678</c:v>
                </c:pt>
                <c:pt idx="1666">
                  <c:v>-647.31839483332715</c:v>
                </c:pt>
                <c:pt idx="1667">
                  <c:v>-1364.2059120625372</c:v>
                </c:pt>
                <c:pt idx="1668">
                  <c:v>-1514.6290013863927</c:v>
                </c:pt>
                <c:pt idx="1669">
                  <c:v>756.99703269061047</c:v>
                </c:pt>
                <c:pt idx="1670">
                  <c:v>-1774.0784800049496</c:v>
                </c:pt>
                <c:pt idx="1671">
                  <c:v>-875.40467022093162</c:v>
                </c:pt>
                <c:pt idx="1672">
                  <c:v>-1698.727542323566</c:v>
                </c:pt>
                <c:pt idx="1673">
                  <c:v>-135.5090336734911</c:v>
                </c:pt>
                <c:pt idx="1674">
                  <c:v>-418.4856888741424</c:v>
                </c:pt>
                <c:pt idx="1675">
                  <c:v>1256.3655626064692</c:v>
                </c:pt>
                <c:pt idx="1676">
                  <c:v>-929.97617772716603</c:v>
                </c:pt>
                <c:pt idx="1677">
                  <c:v>-698.44519678218148</c:v>
                </c:pt>
                <c:pt idx="1678">
                  <c:v>-38.410883345948605</c:v>
                </c:pt>
                <c:pt idx="1679">
                  <c:v>-879.22283192352006</c:v>
                </c:pt>
                <c:pt idx="1680">
                  <c:v>-186.11683759933112</c:v>
                </c:pt>
                <c:pt idx="1681">
                  <c:v>-1512.4455607158125</c:v>
                </c:pt>
                <c:pt idx="1682">
                  <c:v>-1414.6126399747927</c:v>
                </c:pt>
                <c:pt idx="1683">
                  <c:v>-768.9050621940487</c:v>
                </c:pt>
                <c:pt idx="1684">
                  <c:v>-575.12858286906976</c:v>
                </c:pt>
                <c:pt idx="1685">
                  <c:v>-524.32239739764464</c:v>
                </c:pt>
                <c:pt idx="1686">
                  <c:v>-283.43648375637895</c:v>
                </c:pt>
                <c:pt idx="1687">
                  <c:v>-690.1546069325741</c:v>
                </c:pt>
                <c:pt idx="1688">
                  <c:v>-1507.3055105431768</c:v>
                </c:pt>
                <c:pt idx="1689">
                  <c:v>-189.69086407098712</c:v>
                </c:pt>
                <c:pt idx="1690">
                  <c:v>577.14271594250476</c:v>
                </c:pt>
                <c:pt idx="1691">
                  <c:v>-450.37160113462505</c:v>
                </c:pt>
                <c:pt idx="1692">
                  <c:v>-2367.8583956238781</c:v>
                </c:pt>
                <c:pt idx="1693">
                  <c:v>0.59838197063163534</c:v>
                </c:pt>
                <c:pt idx="1694">
                  <c:v>557.24897162213347</c:v>
                </c:pt>
                <c:pt idx="1695">
                  <c:v>445.34230232265145</c:v>
                </c:pt>
                <c:pt idx="1696">
                  <c:v>724.48290676607485</c:v>
                </c:pt>
                <c:pt idx="1697">
                  <c:v>560.98844023334368</c:v>
                </c:pt>
                <c:pt idx="1698">
                  <c:v>1334.816782181093</c:v>
                </c:pt>
                <c:pt idx="1699">
                  <c:v>948.90746409496387</c:v>
                </c:pt>
                <c:pt idx="1700">
                  <c:v>803.56962490278693</c:v>
                </c:pt>
                <c:pt idx="1701">
                  <c:v>-696.43053361601415</c:v>
                </c:pt>
                <c:pt idx="1702">
                  <c:v>156.24464023696237</c:v>
                </c:pt>
                <c:pt idx="1703">
                  <c:v>485.69416127604018</c:v>
                </c:pt>
                <c:pt idx="1704">
                  <c:v>608.34089267772106</c:v>
                </c:pt>
                <c:pt idx="1705">
                  <c:v>-326.65652190178571</c:v>
                </c:pt>
                <c:pt idx="1706">
                  <c:v>-1033.2231078740551</c:v>
                </c:pt>
                <c:pt idx="1707">
                  <c:v>-1249.9686568112047</c:v>
                </c:pt>
                <c:pt idx="1708">
                  <c:v>-1324.5690694902851</c:v>
                </c:pt>
                <c:pt idx="1709">
                  <c:v>22.25296627667467</c:v>
                </c:pt>
                <c:pt idx="1710">
                  <c:v>-854.57270159899235</c:v>
                </c:pt>
                <c:pt idx="1711">
                  <c:v>-429.82143347140118</c:v>
                </c:pt>
                <c:pt idx="1712">
                  <c:v>-323.7544317117563</c:v>
                </c:pt>
                <c:pt idx="1713">
                  <c:v>-1397.1539862548971</c:v>
                </c:pt>
                <c:pt idx="1714">
                  <c:v>-488.92568157388541</c:v>
                </c:pt>
                <c:pt idx="1715">
                  <c:v>-398.31588351961545</c:v>
                </c:pt>
                <c:pt idx="1716">
                  <c:v>-622.23177369945461</c:v>
                </c:pt>
                <c:pt idx="1717">
                  <c:v>-66.419274815205426</c:v>
                </c:pt>
                <c:pt idx="1718">
                  <c:v>-1207.4815391085795</c:v>
                </c:pt>
                <c:pt idx="1719">
                  <c:v>-129.90219410525424</c:v>
                </c:pt>
                <c:pt idx="1720">
                  <c:v>82.129213355092361</c:v>
                </c:pt>
                <c:pt idx="1721">
                  <c:v>-79.299873416549417</c:v>
                </c:pt>
                <c:pt idx="1722">
                  <c:v>785.04554399582958</c:v>
                </c:pt>
                <c:pt idx="1723">
                  <c:v>156.73668006122261</c:v>
                </c:pt>
                <c:pt idx="1724">
                  <c:v>-705.0918776874978</c:v>
                </c:pt>
                <c:pt idx="1725">
                  <c:v>-94.599152525575846</c:v>
                </c:pt>
                <c:pt idx="1726">
                  <c:v>348.17580021418325</c:v>
                </c:pt>
                <c:pt idx="1727">
                  <c:v>-1214.9247801483625</c:v>
                </c:pt>
                <c:pt idx="1728">
                  <c:v>-425.78374855255333</c:v>
                </c:pt>
                <c:pt idx="1729">
                  <c:v>30.741860513841857</c:v>
                </c:pt>
                <c:pt idx="1730">
                  <c:v>-2339.625450204031</c:v>
                </c:pt>
                <c:pt idx="1731">
                  <c:v>933.07571805397765</c:v>
                </c:pt>
                <c:pt idx="1732">
                  <c:v>-424.17130112106679</c:v>
                </c:pt>
                <c:pt idx="1733">
                  <c:v>-1235.948222743631</c:v>
                </c:pt>
                <c:pt idx="1734">
                  <c:v>140.55013171804694</c:v>
                </c:pt>
                <c:pt idx="1735">
                  <c:v>550.56610272940907</c:v>
                </c:pt>
                <c:pt idx="1736">
                  <c:v>759.44030612551796</c:v>
                </c:pt>
                <c:pt idx="1737">
                  <c:v>348.9920610664276</c:v>
                </c:pt>
                <c:pt idx="1738">
                  <c:v>-452.64461072302038</c:v>
                </c:pt>
                <c:pt idx="1739">
                  <c:v>-522.52966894521796</c:v>
                </c:pt>
                <c:pt idx="1740">
                  <c:v>-140.47758884422637</c:v>
                </c:pt>
                <c:pt idx="1741">
                  <c:v>16.670674605868044</c:v>
                </c:pt>
                <c:pt idx="1742">
                  <c:v>-837.17888647732798</c:v>
                </c:pt>
                <c:pt idx="1743">
                  <c:v>-1192.6664163428923</c:v>
                </c:pt>
                <c:pt idx="1744">
                  <c:v>-692.64703016406656</c:v>
                </c:pt>
                <c:pt idx="1745">
                  <c:v>-766.68019649123926</c:v>
                </c:pt>
                <c:pt idx="1746">
                  <c:v>-1601.2196901595271</c:v>
                </c:pt>
                <c:pt idx="1747">
                  <c:v>-1426.2767048457308</c:v>
                </c:pt>
                <c:pt idx="1748">
                  <c:v>-2245.0817721010571</c:v>
                </c:pt>
                <c:pt idx="1749">
                  <c:v>-342.89725179877769</c:v>
                </c:pt>
                <c:pt idx="1750">
                  <c:v>-189.63382865666335</c:v>
                </c:pt>
                <c:pt idx="1751">
                  <c:v>-722.8408399458167</c:v>
                </c:pt>
                <c:pt idx="1752">
                  <c:v>-525.39002011706089</c:v>
                </c:pt>
                <c:pt idx="1753">
                  <c:v>-2067.0627755395444</c:v>
                </c:pt>
                <c:pt idx="1754">
                  <c:v>98.662258394847413</c:v>
                </c:pt>
                <c:pt idx="1755">
                  <c:v>666.15811296234733</c:v>
                </c:pt>
                <c:pt idx="1756">
                  <c:v>-2724.1124164778275</c:v>
                </c:pt>
                <c:pt idx="1757">
                  <c:v>993.36680625970166</c:v>
                </c:pt>
                <c:pt idx="1758">
                  <c:v>-771.75835907872533</c:v>
                </c:pt>
                <c:pt idx="1759">
                  <c:v>52.125736152999707</c:v>
                </c:pt>
                <c:pt idx="1760">
                  <c:v>1243.1919374315121</c:v>
                </c:pt>
                <c:pt idx="1761">
                  <c:v>-555.76845421963844</c:v>
                </c:pt>
                <c:pt idx="1762">
                  <c:v>-371.64862134890791</c:v>
                </c:pt>
                <c:pt idx="1763">
                  <c:v>-841.95234348243594</c:v>
                </c:pt>
                <c:pt idx="1764">
                  <c:v>19.105781386741</c:v>
                </c:pt>
                <c:pt idx="1765">
                  <c:v>-699.90425646156018</c:v>
                </c:pt>
                <c:pt idx="1766">
                  <c:v>-500.22556694354807</c:v>
                </c:pt>
                <c:pt idx="1767">
                  <c:v>-2685.4842121388065</c:v>
                </c:pt>
                <c:pt idx="1768">
                  <c:v>-1006.3610608202262</c:v>
                </c:pt>
                <c:pt idx="1769">
                  <c:v>-726.61209911439983</c:v>
                </c:pt>
                <c:pt idx="1770">
                  <c:v>443.19786372975341</c:v>
                </c:pt>
                <c:pt idx="1771">
                  <c:v>488.37836929628156</c:v>
                </c:pt>
                <c:pt idx="1772">
                  <c:v>-1438.9812582143932</c:v>
                </c:pt>
                <c:pt idx="1773">
                  <c:v>-496.68256452134119</c:v>
                </c:pt>
                <c:pt idx="1774">
                  <c:v>-1000.9840784586113</c:v>
                </c:pt>
                <c:pt idx="1775">
                  <c:v>-1433.0727729309538</c:v>
                </c:pt>
                <c:pt idx="1776">
                  <c:v>-16.979249669979254</c:v>
                </c:pt>
                <c:pt idx="1777">
                  <c:v>-1542.6753168162068</c:v>
                </c:pt>
                <c:pt idx="1778">
                  <c:v>-2199.6005893422625</c:v>
                </c:pt>
                <c:pt idx="1779">
                  <c:v>-409.43054999870674</c:v>
                </c:pt>
                <c:pt idx="1780">
                  <c:v>-482.52298238482581</c:v>
                </c:pt>
                <c:pt idx="1781">
                  <c:v>-1156.2132909741795</c:v>
                </c:pt>
                <c:pt idx="1782">
                  <c:v>267.55411150792224</c:v>
                </c:pt>
                <c:pt idx="1783">
                  <c:v>-622.98159840444987</c:v>
                </c:pt>
                <c:pt idx="1784">
                  <c:v>496.34647322348701</c:v>
                </c:pt>
                <c:pt idx="1785">
                  <c:v>-525.80435534234493</c:v>
                </c:pt>
                <c:pt idx="1786">
                  <c:v>-27.688042997550838</c:v>
                </c:pt>
                <c:pt idx="1787">
                  <c:v>-414.68426977888976</c:v>
                </c:pt>
                <c:pt idx="1788">
                  <c:v>979.00159863995123</c:v>
                </c:pt>
                <c:pt idx="1789">
                  <c:v>478.71682866320407</c:v>
                </c:pt>
                <c:pt idx="1790">
                  <c:v>-771.64532636917374</c:v>
                </c:pt>
                <c:pt idx="1791">
                  <c:v>245.6322937791183</c:v>
                </c:pt>
                <c:pt idx="1792">
                  <c:v>-955.10909305825862</c:v>
                </c:pt>
                <c:pt idx="1793">
                  <c:v>-447.58727410599113</c:v>
                </c:pt>
                <c:pt idx="1794">
                  <c:v>-765.57954776112183</c:v>
                </c:pt>
                <c:pt idx="1795">
                  <c:v>-1594.5301982027495</c:v>
                </c:pt>
                <c:pt idx="1796">
                  <c:v>70.445841161917087</c:v>
                </c:pt>
                <c:pt idx="1797">
                  <c:v>-1238.3325490232319</c:v>
                </c:pt>
                <c:pt idx="1798">
                  <c:v>-470.71373481833598</c:v>
                </c:pt>
                <c:pt idx="1799">
                  <c:v>-1171.5170699230903</c:v>
                </c:pt>
                <c:pt idx="1800">
                  <c:v>-366.47880377300407</c:v>
                </c:pt>
                <c:pt idx="1801">
                  <c:v>316.94916520713195</c:v>
                </c:pt>
                <c:pt idx="1802">
                  <c:v>-663.00932323941652</c:v>
                </c:pt>
                <c:pt idx="1803">
                  <c:v>-21.689104365211278</c:v>
                </c:pt>
                <c:pt idx="1804">
                  <c:v>-985.79700822957147</c:v>
                </c:pt>
                <c:pt idx="1805">
                  <c:v>-1998.9307712402924</c:v>
                </c:pt>
                <c:pt idx="1806">
                  <c:v>-696.31639182894469</c:v>
                </c:pt>
                <c:pt idx="1807">
                  <c:v>-255.65888529751282</c:v>
                </c:pt>
                <c:pt idx="1808">
                  <c:v>-2149.3698534004561</c:v>
                </c:pt>
                <c:pt idx="1809">
                  <c:v>466.0081034801633</c:v>
                </c:pt>
                <c:pt idx="1810">
                  <c:v>-839.25129264787029</c:v>
                </c:pt>
                <c:pt idx="1811">
                  <c:v>225.26233232959476</c:v>
                </c:pt>
                <c:pt idx="1812">
                  <c:v>-340.56302067798879</c:v>
                </c:pt>
                <c:pt idx="1813">
                  <c:v>1151.1099076642395</c:v>
                </c:pt>
                <c:pt idx="1814">
                  <c:v>-867.82145186187608</c:v>
                </c:pt>
                <c:pt idx="1815">
                  <c:v>-261.97799474436488</c:v>
                </c:pt>
                <c:pt idx="1816">
                  <c:v>-220.15518248266653</c:v>
                </c:pt>
                <c:pt idx="1817">
                  <c:v>-885.59930637667003</c:v>
                </c:pt>
                <c:pt idx="1818">
                  <c:v>-561.95854516912732</c:v>
                </c:pt>
                <c:pt idx="1819">
                  <c:v>-1271.2029265837546</c:v>
                </c:pt>
                <c:pt idx="1820">
                  <c:v>-875.23036549862536</c:v>
                </c:pt>
                <c:pt idx="1821">
                  <c:v>-624.10788497372869</c:v>
                </c:pt>
                <c:pt idx="1822">
                  <c:v>-920.8762383271287</c:v>
                </c:pt>
                <c:pt idx="1823">
                  <c:v>-99.568146161625918</c:v>
                </c:pt>
                <c:pt idx="1824">
                  <c:v>-80.31939282348867</c:v>
                </c:pt>
                <c:pt idx="1825">
                  <c:v>-51.243564468748446</c:v>
                </c:pt>
                <c:pt idx="1826">
                  <c:v>115.82012747731824</c:v>
                </c:pt>
                <c:pt idx="1827">
                  <c:v>16.817448389125275</c:v>
                </c:pt>
                <c:pt idx="1828">
                  <c:v>275.00234322816868</c:v>
                </c:pt>
                <c:pt idx="1829">
                  <c:v>420.58485173383724</c:v>
                </c:pt>
                <c:pt idx="1830">
                  <c:v>-168.07791728699794</c:v>
                </c:pt>
                <c:pt idx="1831">
                  <c:v>-213.8251428918802</c:v>
                </c:pt>
                <c:pt idx="1832">
                  <c:v>-615.74746941439662</c:v>
                </c:pt>
                <c:pt idx="1833">
                  <c:v>-1635.8391562395345</c:v>
                </c:pt>
                <c:pt idx="1834">
                  <c:v>1211.8493168447785</c:v>
                </c:pt>
                <c:pt idx="1835">
                  <c:v>277.05363193583253</c:v>
                </c:pt>
                <c:pt idx="1836">
                  <c:v>-1017.9218667426358</c:v>
                </c:pt>
                <c:pt idx="1837">
                  <c:v>1076.0712966411675</c:v>
                </c:pt>
                <c:pt idx="1838">
                  <c:v>-1594.9715941685326</c:v>
                </c:pt>
                <c:pt idx="1839">
                  <c:v>1548.4947811756156</c:v>
                </c:pt>
                <c:pt idx="1840">
                  <c:v>-1181.9628347539783</c:v>
                </c:pt>
                <c:pt idx="1841">
                  <c:v>-912.37033360058376</c:v>
                </c:pt>
                <c:pt idx="1842">
                  <c:v>-2886.9083308635172</c:v>
                </c:pt>
                <c:pt idx="1843">
                  <c:v>-119.55312999817124</c:v>
                </c:pt>
                <c:pt idx="1844">
                  <c:v>-1760.0715311014173</c:v>
                </c:pt>
                <c:pt idx="1845">
                  <c:v>-1345.4771945348075</c:v>
                </c:pt>
                <c:pt idx="1846">
                  <c:v>29.658718977098033</c:v>
                </c:pt>
                <c:pt idx="1847">
                  <c:v>128.29171785775543</c:v>
                </c:pt>
                <c:pt idx="1848">
                  <c:v>53.323584799746641</c:v>
                </c:pt>
                <c:pt idx="1849">
                  <c:v>765.72841098171284</c:v>
                </c:pt>
                <c:pt idx="1850">
                  <c:v>-2125.2069805569681</c:v>
                </c:pt>
                <c:pt idx="1851">
                  <c:v>-906.75558955122324</c:v>
                </c:pt>
                <c:pt idx="1852">
                  <c:v>-1727.4233360309736</c:v>
                </c:pt>
                <c:pt idx="1853">
                  <c:v>-1290.3727189109277</c:v>
                </c:pt>
                <c:pt idx="1854">
                  <c:v>-328.08005640052943</c:v>
                </c:pt>
                <c:pt idx="1855">
                  <c:v>586.33298676219692</c:v>
                </c:pt>
                <c:pt idx="1856">
                  <c:v>-494.73335321754348</c:v>
                </c:pt>
                <c:pt idx="1857">
                  <c:v>-308.25375064006494</c:v>
                </c:pt>
                <c:pt idx="1858">
                  <c:v>-974.7890089839093</c:v>
                </c:pt>
                <c:pt idx="1859">
                  <c:v>529.64655996986949</c:v>
                </c:pt>
                <c:pt idx="1860">
                  <c:v>-934.59760512500088</c:v>
                </c:pt>
                <c:pt idx="1861">
                  <c:v>155.00702936971902</c:v>
                </c:pt>
                <c:pt idx="1862">
                  <c:v>1955.8226635013853</c:v>
                </c:pt>
                <c:pt idx="1863">
                  <c:v>-1070.0494067741893</c:v>
                </c:pt>
                <c:pt idx="1864">
                  <c:v>-1034.7958548959577</c:v>
                </c:pt>
                <c:pt idx="1865">
                  <c:v>-34.19838352482293</c:v>
                </c:pt>
                <c:pt idx="1866">
                  <c:v>-247.28871279028317</c:v>
                </c:pt>
                <c:pt idx="1867">
                  <c:v>467.27422726628629</c:v>
                </c:pt>
                <c:pt idx="1868">
                  <c:v>248.42569958381137</c:v>
                </c:pt>
                <c:pt idx="1869">
                  <c:v>-1212.9414580380026</c:v>
                </c:pt>
                <c:pt idx="1870">
                  <c:v>-615.20238885432991</c:v>
                </c:pt>
                <c:pt idx="1871">
                  <c:v>164.53714524041607</c:v>
                </c:pt>
                <c:pt idx="1872">
                  <c:v>-608.1533525293753</c:v>
                </c:pt>
                <c:pt idx="1873">
                  <c:v>-415.19296510501135</c:v>
                </c:pt>
                <c:pt idx="1874">
                  <c:v>175.09073959042689</c:v>
                </c:pt>
                <c:pt idx="1875">
                  <c:v>1059.3340908411901</c:v>
                </c:pt>
                <c:pt idx="1876">
                  <c:v>-132.68778572347492</c:v>
                </c:pt>
                <c:pt idx="1877">
                  <c:v>-872.30699794618067</c:v>
                </c:pt>
                <c:pt idx="1878">
                  <c:v>-71.33468609346437</c:v>
                </c:pt>
                <c:pt idx="1879">
                  <c:v>-498.3800954101207</c:v>
                </c:pt>
                <c:pt idx="1880">
                  <c:v>-528.14898468286992</c:v>
                </c:pt>
                <c:pt idx="1881">
                  <c:v>-496.71724759144672</c:v>
                </c:pt>
                <c:pt idx="1882">
                  <c:v>1374.9432482420034</c:v>
                </c:pt>
                <c:pt idx="1883">
                  <c:v>-311.05443011881198</c:v>
                </c:pt>
                <c:pt idx="1884">
                  <c:v>-314.86983964452065</c:v>
                </c:pt>
                <c:pt idx="1885">
                  <c:v>-268.00696069995229</c:v>
                </c:pt>
                <c:pt idx="1886">
                  <c:v>-1131.5957079254013</c:v>
                </c:pt>
                <c:pt idx="1887">
                  <c:v>680.52973437770561</c:v>
                </c:pt>
                <c:pt idx="1888">
                  <c:v>-1239.1067398970654</c:v>
                </c:pt>
                <c:pt idx="1889">
                  <c:v>-959.31284767388934</c:v>
                </c:pt>
                <c:pt idx="1890">
                  <c:v>-970.5971330945913</c:v>
                </c:pt>
                <c:pt idx="1891">
                  <c:v>-412.16745320591053</c:v>
                </c:pt>
                <c:pt idx="1892">
                  <c:v>9.7971237457049938</c:v>
                </c:pt>
                <c:pt idx="1893">
                  <c:v>-757.59167579932</c:v>
                </c:pt>
                <c:pt idx="1894">
                  <c:v>-267.47057733189376</c:v>
                </c:pt>
                <c:pt idx="1895">
                  <c:v>-291.19912632120668</c:v>
                </c:pt>
                <c:pt idx="1896">
                  <c:v>-139.20739684608543</c:v>
                </c:pt>
                <c:pt idx="1897">
                  <c:v>1000.8299955747179</c:v>
                </c:pt>
                <c:pt idx="1898">
                  <c:v>-801.25223706404267</c:v>
                </c:pt>
                <c:pt idx="1899">
                  <c:v>-1672.6987888085296</c:v>
                </c:pt>
                <c:pt idx="1900">
                  <c:v>491.53200215498327</c:v>
                </c:pt>
                <c:pt idx="1901">
                  <c:v>-108.13597943455898</c:v>
                </c:pt>
                <c:pt idx="1902">
                  <c:v>217.12156571547712</c:v>
                </c:pt>
                <c:pt idx="1903">
                  <c:v>870.125124037766</c:v>
                </c:pt>
                <c:pt idx="1904">
                  <c:v>337.23074696399726</c:v>
                </c:pt>
                <c:pt idx="1905">
                  <c:v>-1194.9704970341318</c:v>
                </c:pt>
                <c:pt idx="1906">
                  <c:v>-547.30656612603161</c:v>
                </c:pt>
                <c:pt idx="1907">
                  <c:v>-2658.6812976105757</c:v>
                </c:pt>
                <c:pt idx="1908">
                  <c:v>-451.86996290105617</c:v>
                </c:pt>
                <c:pt idx="1909">
                  <c:v>74.879635308339857</c:v>
                </c:pt>
                <c:pt idx="1910">
                  <c:v>180.74126338315364</c:v>
                </c:pt>
                <c:pt idx="1911">
                  <c:v>1020.2755152850496</c:v>
                </c:pt>
                <c:pt idx="1912">
                  <c:v>-1734.3088635662789</c:v>
                </c:pt>
                <c:pt idx="1913">
                  <c:v>-1101.5839109332273</c:v>
                </c:pt>
                <c:pt idx="1914">
                  <c:v>322.88373758794296</c:v>
                </c:pt>
                <c:pt idx="1915">
                  <c:v>-354.17831858720092</c:v>
                </c:pt>
                <c:pt idx="1916">
                  <c:v>-178.34185790074662</c:v>
                </c:pt>
                <c:pt idx="1917">
                  <c:v>-1165.2028960760335</c:v>
                </c:pt>
                <c:pt idx="1918">
                  <c:v>-1474.5008119973381</c:v>
                </c:pt>
                <c:pt idx="1919">
                  <c:v>187.56963443390214</c:v>
                </c:pt>
                <c:pt idx="1920">
                  <c:v>-1270.7529077122999</c:v>
                </c:pt>
                <c:pt idx="1921">
                  <c:v>-890.70972789816551</c:v>
                </c:pt>
                <c:pt idx="1922">
                  <c:v>-1136.7747396396899</c:v>
                </c:pt>
                <c:pt idx="1923">
                  <c:v>-683.20871655892097</c:v>
                </c:pt>
                <c:pt idx="1924">
                  <c:v>-103.54179670307349</c:v>
                </c:pt>
                <c:pt idx="1925">
                  <c:v>940.76471659993967</c:v>
                </c:pt>
                <c:pt idx="1926">
                  <c:v>-140.72784378583401</c:v>
                </c:pt>
                <c:pt idx="1927">
                  <c:v>235.98386097529874</c:v>
                </c:pt>
                <c:pt idx="1928">
                  <c:v>-136.13914136977928</c:v>
                </c:pt>
                <c:pt idx="1929">
                  <c:v>-681.03183175706272</c:v>
                </c:pt>
                <c:pt idx="1930">
                  <c:v>-410.15613447715168</c:v>
                </c:pt>
                <c:pt idx="1931">
                  <c:v>172.76787367007455</c:v>
                </c:pt>
                <c:pt idx="1932">
                  <c:v>-1127.6957372708775</c:v>
                </c:pt>
                <c:pt idx="1933">
                  <c:v>-1062.120172896879</c:v>
                </c:pt>
                <c:pt idx="1934">
                  <c:v>-1313.2697970228501</c:v>
                </c:pt>
                <c:pt idx="1935">
                  <c:v>-784.94634060008048</c:v>
                </c:pt>
                <c:pt idx="1936">
                  <c:v>-1992.2012859563538</c:v>
                </c:pt>
                <c:pt idx="1937">
                  <c:v>-283.44213930915339</c:v>
                </c:pt>
                <c:pt idx="1938">
                  <c:v>-739.3209936761632</c:v>
                </c:pt>
                <c:pt idx="1939">
                  <c:v>-797.83742300792346</c:v>
                </c:pt>
                <c:pt idx="1940">
                  <c:v>318.10529523572859</c:v>
                </c:pt>
                <c:pt idx="1941">
                  <c:v>1059.9654069187291</c:v>
                </c:pt>
                <c:pt idx="1942">
                  <c:v>-32.597483313204066</c:v>
                </c:pt>
                <c:pt idx="1943">
                  <c:v>147.90664983783518</c:v>
                </c:pt>
                <c:pt idx="1944">
                  <c:v>-815.66245386659557</c:v>
                </c:pt>
                <c:pt idx="1945">
                  <c:v>-340.82463282853769</c:v>
                </c:pt>
                <c:pt idx="1946">
                  <c:v>-756.66284761436054</c:v>
                </c:pt>
                <c:pt idx="1947">
                  <c:v>-305.35052208113575</c:v>
                </c:pt>
                <c:pt idx="1948">
                  <c:v>-595.3615569743688</c:v>
                </c:pt>
                <c:pt idx="1949">
                  <c:v>-543.39748057593442</c:v>
                </c:pt>
                <c:pt idx="1950">
                  <c:v>280.99230278286359</c:v>
                </c:pt>
                <c:pt idx="1951">
                  <c:v>-1690.3732882160111</c:v>
                </c:pt>
                <c:pt idx="1952">
                  <c:v>-1822.2926435943791</c:v>
                </c:pt>
                <c:pt idx="1953">
                  <c:v>-613.03752701211761</c:v>
                </c:pt>
                <c:pt idx="1954">
                  <c:v>300.96902476180549</c:v>
                </c:pt>
                <c:pt idx="1955">
                  <c:v>-984.47093461731129</c:v>
                </c:pt>
                <c:pt idx="1956">
                  <c:v>-723.92301699045584</c:v>
                </c:pt>
                <c:pt idx="1957">
                  <c:v>723.31830838689712</c:v>
                </c:pt>
                <c:pt idx="1958">
                  <c:v>315.83265013197251</c:v>
                </c:pt>
                <c:pt idx="1959">
                  <c:v>-1104.670456740093</c:v>
                </c:pt>
                <c:pt idx="1960">
                  <c:v>-545.55301157888607</c:v>
                </c:pt>
                <c:pt idx="1961">
                  <c:v>-285.07322174570254</c:v>
                </c:pt>
                <c:pt idx="1962">
                  <c:v>-7.5460482705884715</c:v>
                </c:pt>
                <c:pt idx="1963">
                  <c:v>1056.7343025305163</c:v>
                </c:pt>
                <c:pt idx="1964">
                  <c:v>-266.88607698149281</c:v>
                </c:pt>
                <c:pt idx="1965">
                  <c:v>-282.33659191902825</c:v>
                </c:pt>
                <c:pt idx="1966">
                  <c:v>598.54096247578764</c:v>
                </c:pt>
                <c:pt idx="1967">
                  <c:v>-449.64631557838675</c:v>
                </c:pt>
                <c:pt idx="1968">
                  <c:v>26.859524325866005</c:v>
                </c:pt>
                <c:pt idx="1969">
                  <c:v>-174.9400792496117</c:v>
                </c:pt>
                <c:pt idx="1970">
                  <c:v>-2111.7595138863408</c:v>
                </c:pt>
                <c:pt idx="1971">
                  <c:v>1550.582384012866</c:v>
                </c:pt>
                <c:pt idx="1972">
                  <c:v>-417.32924306963469</c:v>
                </c:pt>
                <c:pt idx="1973">
                  <c:v>-391.48095088843547</c:v>
                </c:pt>
                <c:pt idx="1974">
                  <c:v>-326.7269333543145</c:v>
                </c:pt>
                <c:pt idx="1975">
                  <c:v>491.26863058680192</c:v>
                </c:pt>
                <c:pt idx="1976">
                  <c:v>-375.66794960441621</c:v>
                </c:pt>
                <c:pt idx="1977">
                  <c:v>1011.3162530175277</c:v>
                </c:pt>
                <c:pt idx="1978">
                  <c:v>-946.75052345073527</c:v>
                </c:pt>
                <c:pt idx="1979">
                  <c:v>-290.77170088708863</c:v>
                </c:pt>
                <c:pt idx="1980">
                  <c:v>-1444.8286906746252</c:v>
                </c:pt>
                <c:pt idx="1981">
                  <c:v>-405.78133923628957</c:v>
                </c:pt>
                <c:pt idx="1982">
                  <c:v>-322.80682029591844</c:v>
                </c:pt>
                <c:pt idx="1983">
                  <c:v>-407.05481618640624</c:v>
                </c:pt>
                <c:pt idx="1984">
                  <c:v>115.09676531861351</c:v>
                </c:pt>
                <c:pt idx="1985">
                  <c:v>91.768406870775834</c:v>
                </c:pt>
                <c:pt idx="1986">
                  <c:v>-1572.4839846317855</c:v>
                </c:pt>
                <c:pt idx="1987">
                  <c:v>215.83316587121863</c:v>
                </c:pt>
                <c:pt idx="1988">
                  <c:v>1282.8426794343577</c:v>
                </c:pt>
                <c:pt idx="1989">
                  <c:v>-1225.5204770756236</c:v>
                </c:pt>
                <c:pt idx="1990">
                  <c:v>-1015.056166961831</c:v>
                </c:pt>
                <c:pt idx="1991">
                  <c:v>-1535.8560808938173</c:v>
                </c:pt>
                <c:pt idx="1992">
                  <c:v>-1080.8369844040808</c:v>
                </c:pt>
                <c:pt idx="1993">
                  <c:v>-358.36805807571454</c:v>
                </c:pt>
                <c:pt idx="1994">
                  <c:v>274.18529243111516</c:v>
                </c:pt>
                <c:pt idx="1995">
                  <c:v>879.24681787883765</c:v>
                </c:pt>
                <c:pt idx="1996">
                  <c:v>-1306.743013213435</c:v>
                </c:pt>
                <c:pt idx="1997">
                  <c:v>-2156.0840296519891</c:v>
                </c:pt>
                <c:pt idx="1998">
                  <c:v>-37.890003911643362</c:v>
                </c:pt>
                <c:pt idx="1999">
                  <c:v>5.6273274445538846</c:v>
                </c:pt>
                <c:pt idx="2000">
                  <c:v>507.31150254829481</c:v>
                </c:pt>
                <c:pt idx="2001">
                  <c:v>-1077.8550901464932</c:v>
                </c:pt>
                <c:pt idx="2002">
                  <c:v>341.911375048423</c:v>
                </c:pt>
                <c:pt idx="2003">
                  <c:v>-388.89629189766947</c:v>
                </c:pt>
                <c:pt idx="2004">
                  <c:v>-1130.8667731235373</c:v>
                </c:pt>
                <c:pt idx="2005">
                  <c:v>901.02213773469794</c:v>
                </c:pt>
                <c:pt idx="2006">
                  <c:v>-155.83007473969519</c:v>
                </c:pt>
                <c:pt idx="2007">
                  <c:v>515.09658957489592</c:v>
                </c:pt>
                <c:pt idx="2008">
                  <c:v>-359.03223477792744</c:v>
                </c:pt>
                <c:pt idx="2009">
                  <c:v>-723.0401105073388</c:v>
                </c:pt>
                <c:pt idx="2010">
                  <c:v>-1055.3745579678834</c:v>
                </c:pt>
                <c:pt idx="2011">
                  <c:v>-1298.5795857725461</c:v>
                </c:pt>
                <c:pt idx="2012">
                  <c:v>-194.32120877518446</c:v>
                </c:pt>
                <c:pt idx="2013">
                  <c:v>-869.8317828409854</c:v>
                </c:pt>
                <c:pt idx="2014">
                  <c:v>-342.05782996845119</c:v>
                </c:pt>
                <c:pt idx="2015">
                  <c:v>-1867.120552714814</c:v>
                </c:pt>
                <c:pt idx="2016">
                  <c:v>-920.05566802255908</c:v>
                </c:pt>
                <c:pt idx="2017">
                  <c:v>94.675323728488365</c:v>
                </c:pt>
                <c:pt idx="2018">
                  <c:v>-141.56264814882979</c:v>
                </c:pt>
                <c:pt idx="2019">
                  <c:v>-843.28956951811688</c:v>
                </c:pt>
                <c:pt idx="2020">
                  <c:v>-950.88916698130379</c:v>
                </c:pt>
                <c:pt idx="2021">
                  <c:v>-481.56242532089982</c:v>
                </c:pt>
                <c:pt idx="2022">
                  <c:v>-2165.5722685116452</c:v>
                </c:pt>
                <c:pt idx="2023">
                  <c:v>-70.018970187740706</c:v>
                </c:pt>
                <c:pt idx="2024">
                  <c:v>-1205.3563817394061</c:v>
                </c:pt>
                <c:pt idx="2025">
                  <c:v>-449.54927403048987</c:v>
                </c:pt>
                <c:pt idx="2026">
                  <c:v>-314.42451329765481</c:v>
                </c:pt>
                <c:pt idx="2027">
                  <c:v>475.27281025756747</c:v>
                </c:pt>
                <c:pt idx="2028">
                  <c:v>361.74791995360556</c:v>
                </c:pt>
                <c:pt idx="2029">
                  <c:v>-897.22290983155199</c:v>
                </c:pt>
                <c:pt idx="2030">
                  <c:v>1239.2835602514933</c:v>
                </c:pt>
                <c:pt idx="2031">
                  <c:v>-500.68329964668101</c:v>
                </c:pt>
                <c:pt idx="2032">
                  <c:v>-1526.4413821127264</c:v>
                </c:pt>
                <c:pt idx="2033">
                  <c:v>-52.897236690771024</c:v>
                </c:pt>
                <c:pt idx="2034">
                  <c:v>223.93098790755266</c:v>
                </c:pt>
                <c:pt idx="2035">
                  <c:v>-1787.3191030276412</c:v>
                </c:pt>
                <c:pt idx="2036">
                  <c:v>-76.533987417436038</c:v>
                </c:pt>
                <c:pt idx="2037">
                  <c:v>218.43763486686657</c:v>
                </c:pt>
                <c:pt idx="2038">
                  <c:v>690.80439274215496</c:v>
                </c:pt>
                <c:pt idx="2039">
                  <c:v>-1852.0461195869766</c:v>
                </c:pt>
                <c:pt idx="2040">
                  <c:v>4.4868782008761627</c:v>
                </c:pt>
                <c:pt idx="2041">
                  <c:v>-819.35319931744198</c:v>
                </c:pt>
                <c:pt idx="2042">
                  <c:v>993.48041932709657</c:v>
                </c:pt>
                <c:pt idx="2043">
                  <c:v>-1326.9033115320144</c:v>
                </c:pt>
                <c:pt idx="2044">
                  <c:v>-43.418865414496395</c:v>
                </c:pt>
                <c:pt idx="2045">
                  <c:v>-253.59410307990402</c:v>
                </c:pt>
                <c:pt idx="2046">
                  <c:v>-762.24233952985469</c:v>
                </c:pt>
                <c:pt idx="2047">
                  <c:v>106.44504889098152</c:v>
                </c:pt>
                <c:pt idx="2048">
                  <c:v>825.04378459205145</c:v>
                </c:pt>
                <c:pt idx="2049">
                  <c:v>607.39112086336172</c:v>
                </c:pt>
                <c:pt idx="2050">
                  <c:v>-341.26599594442632</c:v>
                </c:pt>
                <c:pt idx="2051">
                  <c:v>-203.90567174371608</c:v>
                </c:pt>
                <c:pt idx="2052">
                  <c:v>-2019.74391473988</c:v>
                </c:pt>
                <c:pt idx="2053">
                  <c:v>-365.62976601074843</c:v>
                </c:pt>
                <c:pt idx="2054">
                  <c:v>-1825.3231842060186</c:v>
                </c:pt>
                <c:pt idx="2055">
                  <c:v>-3.7240918935303853</c:v>
                </c:pt>
                <c:pt idx="2056">
                  <c:v>172.96966950862043</c:v>
                </c:pt>
                <c:pt idx="2057">
                  <c:v>-1349.0348980460221</c:v>
                </c:pt>
                <c:pt idx="2058">
                  <c:v>-388.00216731602995</c:v>
                </c:pt>
                <c:pt idx="2059">
                  <c:v>-1078.571699824096</c:v>
                </c:pt>
                <c:pt idx="2060">
                  <c:v>44.156590760106155</c:v>
                </c:pt>
                <c:pt idx="2061">
                  <c:v>-1171.100419153041</c:v>
                </c:pt>
                <c:pt idx="2062">
                  <c:v>-86.930433669293052</c:v>
                </c:pt>
                <c:pt idx="2063">
                  <c:v>1041.7865035491004</c:v>
                </c:pt>
                <c:pt idx="2064">
                  <c:v>-382.88941203345712</c:v>
                </c:pt>
                <c:pt idx="2065">
                  <c:v>-695.36415023044901</c:v>
                </c:pt>
                <c:pt idx="2066">
                  <c:v>-67.137880610893262</c:v>
                </c:pt>
                <c:pt idx="2067">
                  <c:v>-1133.985108987541</c:v>
                </c:pt>
                <c:pt idx="2068">
                  <c:v>-93.417580573895975</c:v>
                </c:pt>
                <c:pt idx="2069">
                  <c:v>326.59001357041507</c:v>
                </c:pt>
                <c:pt idx="2070">
                  <c:v>-325.89131565238858</c:v>
                </c:pt>
                <c:pt idx="2071">
                  <c:v>862.91933357477592</c:v>
                </c:pt>
                <c:pt idx="2072">
                  <c:v>858.29049175091404</c:v>
                </c:pt>
                <c:pt idx="2073">
                  <c:v>-1119.0398314581616</c:v>
                </c:pt>
                <c:pt idx="2074">
                  <c:v>-1404.9503229906422</c:v>
                </c:pt>
                <c:pt idx="2075">
                  <c:v>-1034.986762354325</c:v>
                </c:pt>
                <c:pt idx="2076">
                  <c:v>196.21533624770927</c:v>
                </c:pt>
                <c:pt idx="2077">
                  <c:v>-1444.7803597581415</c:v>
                </c:pt>
                <c:pt idx="2078">
                  <c:v>263.22092836926004</c:v>
                </c:pt>
                <c:pt idx="2079">
                  <c:v>-594.24830919844317</c:v>
                </c:pt>
                <c:pt idx="2080">
                  <c:v>317.47659562375429</c:v>
                </c:pt>
                <c:pt idx="2081">
                  <c:v>-143.36044390125335</c:v>
                </c:pt>
                <c:pt idx="2082">
                  <c:v>-1603.4991866258342</c:v>
                </c:pt>
                <c:pt idx="2083">
                  <c:v>-580.49436537229394</c:v>
                </c:pt>
                <c:pt idx="2084">
                  <c:v>-10.486049897389421</c:v>
                </c:pt>
                <c:pt idx="2085">
                  <c:v>-1015.8626204599504</c:v>
                </c:pt>
                <c:pt idx="2086">
                  <c:v>-101.68649226555772</c:v>
                </c:pt>
                <c:pt idx="2087">
                  <c:v>-453.64877727705334</c:v>
                </c:pt>
                <c:pt idx="2088">
                  <c:v>-859.33563404851793</c:v>
                </c:pt>
                <c:pt idx="2089">
                  <c:v>341.16875240725312</c:v>
                </c:pt>
                <c:pt idx="2090">
                  <c:v>-658.23813064781552</c:v>
                </c:pt>
                <c:pt idx="2091">
                  <c:v>-498.13733808719098</c:v>
                </c:pt>
                <c:pt idx="2092">
                  <c:v>-639.0138082717458</c:v>
                </c:pt>
                <c:pt idx="2093">
                  <c:v>-23.849199651302115</c:v>
                </c:pt>
                <c:pt idx="2094">
                  <c:v>-694.47238617054609</c:v>
                </c:pt>
                <c:pt idx="2095">
                  <c:v>-1335.7331697894942</c:v>
                </c:pt>
                <c:pt idx="2096">
                  <c:v>519.64328399635451</c:v>
                </c:pt>
                <c:pt idx="2097">
                  <c:v>663.96215090632631</c:v>
                </c:pt>
                <c:pt idx="2098">
                  <c:v>-178.07314346534167</c:v>
                </c:pt>
                <c:pt idx="2099">
                  <c:v>152.10951858867429</c:v>
                </c:pt>
                <c:pt idx="2100">
                  <c:v>-83.413260763038124</c:v>
                </c:pt>
                <c:pt idx="2101">
                  <c:v>692.20928698184071</c:v>
                </c:pt>
                <c:pt idx="2102">
                  <c:v>176.60879381715768</c:v>
                </c:pt>
                <c:pt idx="2103">
                  <c:v>-90.017513734594104</c:v>
                </c:pt>
                <c:pt idx="2104">
                  <c:v>-458.07214224984091</c:v>
                </c:pt>
                <c:pt idx="2105">
                  <c:v>-472.67983804474443</c:v>
                </c:pt>
                <c:pt idx="2106">
                  <c:v>-1195.5709167449677</c:v>
                </c:pt>
                <c:pt idx="2107">
                  <c:v>84.310947927659072</c:v>
                </c:pt>
                <c:pt idx="2108">
                  <c:v>-424.39330889863504</c:v>
                </c:pt>
                <c:pt idx="2109">
                  <c:v>-834.11002749239378</c:v>
                </c:pt>
                <c:pt idx="2110">
                  <c:v>-213.88572579468746</c:v>
                </c:pt>
                <c:pt idx="2111">
                  <c:v>1341.5805153863075</c:v>
                </c:pt>
                <c:pt idx="2112">
                  <c:v>1102.0025973434067</c:v>
                </c:pt>
                <c:pt idx="2113">
                  <c:v>-366.77788242218412</c:v>
                </c:pt>
                <c:pt idx="2114">
                  <c:v>721.09223164909781</c:v>
                </c:pt>
                <c:pt idx="2115">
                  <c:v>-599.20865024425075</c:v>
                </c:pt>
                <c:pt idx="2116">
                  <c:v>311.04928549691249</c:v>
                </c:pt>
                <c:pt idx="2117">
                  <c:v>451.61525530835024</c:v>
                </c:pt>
                <c:pt idx="2118">
                  <c:v>-372.16727316776451</c:v>
                </c:pt>
                <c:pt idx="2119">
                  <c:v>-198.64447095186188</c:v>
                </c:pt>
                <c:pt idx="2120">
                  <c:v>751.31950476655857</c:v>
                </c:pt>
                <c:pt idx="2121">
                  <c:v>-252.46783327994308</c:v>
                </c:pt>
                <c:pt idx="2122">
                  <c:v>653.6072594895586</c:v>
                </c:pt>
                <c:pt idx="2123">
                  <c:v>78.191528534885947</c:v>
                </c:pt>
                <c:pt idx="2124">
                  <c:v>-75.468677298751572</c:v>
                </c:pt>
                <c:pt idx="2125">
                  <c:v>669.1731763697826</c:v>
                </c:pt>
                <c:pt idx="2126">
                  <c:v>-2646.8172254153133</c:v>
                </c:pt>
                <c:pt idx="2127">
                  <c:v>-623.19849986119425</c:v>
                </c:pt>
                <c:pt idx="2128">
                  <c:v>-322.02144576390219</c:v>
                </c:pt>
                <c:pt idx="2129">
                  <c:v>-352.70819391421446</c:v>
                </c:pt>
                <c:pt idx="2130">
                  <c:v>-477.85424544599118</c:v>
                </c:pt>
                <c:pt idx="2131">
                  <c:v>-1236.675702825949</c:v>
                </c:pt>
                <c:pt idx="2132">
                  <c:v>19.279821859631738</c:v>
                </c:pt>
                <c:pt idx="2133">
                  <c:v>-1394.6276111016305</c:v>
                </c:pt>
                <c:pt idx="2134">
                  <c:v>-415.54626188338261</c:v>
                </c:pt>
                <c:pt idx="2135">
                  <c:v>-1444.8975931557879</c:v>
                </c:pt>
                <c:pt idx="2136">
                  <c:v>234.51324780669711</c:v>
                </c:pt>
                <c:pt idx="2137">
                  <c:v>-254.43691076648611</c:v>
                </c:pt>
                <c:pt idx="2138">
                  <c:v>-200.91671122740627</c:v>
                </c:pt>
                <c:pt idx="2139">
                  <c:v>216.9248416591181</c:v>
                </c:pt>
                <c:pt idx="2140">
                  <c:v>-157.18079809067694</c:v>
                </c:pt>
                <c:pt idx="2141">
                  <c:v>120.91873392800426</c:v>
                </c:pt>
                <c:pt idx="2142">
                  <c:v>1003.3016754508408</c:v>
                </c:pt>
                <c:pt idx="2143">
                  <c:v>-1072.1159702193891</c:v>
                </c:pt>
                <c:pt idx="2144">
                  <c:v>-774.36284426949533</c:v>
                </c:pt>
                <c:pt idx="2145">
                  <c:v>-717.22163677531353</c:v>
                </c:pt>
                <c:pt idx="2146">
                  <c:v>-657.20087692492143</c:v>
                </c:pt>
                <c:pt idx="2147">
                  <c:v>-363.06173594703159</c:v>
                </c:pt>
                <c:pt idx="2148">
                  <c:v>-1904.1690503410427</c:v>
                </c:pt>
                <c:pt idx="2149">
                  <c:v>-737.12718004138151</c:v>
                </c:pt>
                <c:pt idx="2150">
                  <c:v>-2220.0228952641428</c:v>
                </c:pt>
                <c:pt idx="2151">
                  <c:v>-762.34545513001012</c:v>
                </c:pt>
                <c:pt idx="2152">
                  <c:v>-981.2895049470626</c:v>
                </c:pt>
                <c:pt idx="2153">
                  <c:v>-598.0489049417929</c:v>
                </c:pt>
                <c:pt idx="2154">
                  <c:v>-72.484135761332254</c:v>
                </c:pt>
                <c:pt idx="2155">
                  <c:v>-8.1997445806637188</c:v>
                </c:pt>
                <c:pt idx="2156">
                  <c:v>133.62349160727808</c:v>
                </c:pt>
                <c:pt idx="2157">
                  <c:v>-1795.0705138638205</c:v>
                </c:pt>
                <c:pt idx="2158">
                  <c:v>652.50189381041127</c:v>
                </c:pt>
                <c:pt idx="2159">
                  <c:v>-1223.2753465423275</c:v>
                </c:pt>
                <c:pt idx="2160">
                  <c:v>-61.758875520797119</c:v>
                </c:pt>
                <c:pt idx="2161">
                  <c:v>340.95329904661685</c:v>
                </c:pt>
                <c:pt idx="2162">
                  <c:v>-1489.5831359752901</c:v>
                </c:pt>
                <c:pt idx="2163">
                  <c:v>1292.0689399504327</c:v>
                </c:pt>
                <c:pt idx="2164">
                  <c:v>-157.46970465188497</c:v>
                </c:pt>
                <c:pt idx="2165">
                  <c:v>-248.56833687851667</c:v>
                </c:pt>
                <c:pt idx="2166">
                  <c:v>-552.70338442632328</c:v>
                </c:pt>
                <c:pt idx="2167">
                  <c:v>-8.4727864093238168</c:v>
                </c:pt>
                <c:pt idx="2168">
                  <c:v>260.8174416252532</c:v>
                </c:pt>
                <c:pt idx="2169">
                  <c:v>420.28578700927392</c:v>
                </c:pt>
                <c:pt idx="2170">
                  <c:v>399.34324413467948</c:v>
                </c:pt>
                <c:pt idx="2171">
                  <c:v>180.82117057971573</c:v>
                </c:pt>
                <c:pt idx="2172">
                  <c:v>-1153.1434274207004</c:v>
                </c:pt>
                <c:pt idx="2173">
                  <c:v>-1237.5099549642864</c:v>
                </c:pt>
                <c:pt idx="2174">
                  <c:v>-870.27437825393008</c:v>
                </c:pt>
                <c:pt idx="2175">
                  <c:v>725.6183282766151</c:v>
                </c:pt>
                <c:pt idx="2176">
                  <c:v>1399.6333376614093</c:v>
                </c:pt>
                <c:pt idx="2177">
                  <c:v>-601.38729109895939</c:v>
                </c:pt>
                <c:pt idx="2178">
                  <c:v>432.64719276732831</c:v>
                </c:pt>
                <c:pt idx="2179">
                  <c:v>1185.9285109213042</c:v>
                </c:pt>
                <c:pt idx="2180">
                  <c:v>13.455395757668157</c:v>
                </c:pt>
                <c:pt idx="2181">
                  <c:v>-2389.1323211534846</c:v>
                </c:pt>
                <c:pt idx="2182">
                  <c:v>-841.92096339769705</c:v>
                </c:pt>
                <c:pt idx="2183">
                  <c:v>427.25017008877876</c:v>
                </c:pt>
                <c:pt idx="2184">
                  <c:v>73.353932398576035</c:v>
                </c:pt>
                <c:pt idx="2185">
                  <c:v>-543.29354084675106</c:v>
                </c:pt>
                <c:pt idx="2186">
                  <c:v>-1642.8470395362956</c:v>
                </c:pt>
                <c:pt idx="2187">
                  <c:v>-372.87690250625928</c:v>
                </c:pt>
                <c:pt idx="2188">
                  <c:v>-800.40592537944667</c:v>
                </c:pt>
                <c:pt idx="2189">
                  <c:v>-1062.0749864423415</c:v>
                </c:pt>
                <c:pt idx="2190">
                  <c:v>-412.52636939082367</c:v>
                </c:pt>
                <c:pt idx="2191">
                  <c:v>-1985.9818688832347</c:v>
                </c:pt>
                <c:pt idx="2192">
                  <c:v>428.63349651038425</c:v>
                </c:pt>
                <c:pt idx="2193">
                  <c:v>-676.74681595443872</c:v>
                </c:pt>
                <c:pt idx="2194">
                  <c:v>200.50889737870421</c:v>
                </c:pt>
                <c:pt idx="2195">
                  <c:v>-2265.3114154995237</c:v>
                </c:pt>
                <c:pt idx="2196">
                  <c:v>950.05136190788744</c:v>
                </c:pt>
                <c:pt idx="2197">
                  <c:v>-203.97057748802854</c:v>
                </c:pt>
                <c:pt idx="2198">
                  <c:v>-72.353950551009802</c:v>
                </c:pt>
                <c:pt idx="2199">
                  <c:v>-2448.9987298101096</c:v>
                </c:pt>
                <c:pt idx="2200">
                  <c:v>-190.74938638275489</c:v>
                </c:pt>
                <c:pt idx="2201">
                  <c:v>-534.19783243292295</c:v>
                </c:pt>
                <c:pt idx="2202">
                  <c:v>-53.594492040848309</c:v>
                </c:pt>
                <c:pt idx="2203">
                  <c:v>303.87458586827051</c:v>
                </c:pt>
                <c:pt idx="2204">
                  <c:v>904.99223837828231</c:v>
                </c:pt>
                <c:pt idx="2205">
                  <c:v>-836.18405597113724</c:v>
                </c:pt>
                <c:pt idx="2206">
                  <c:v>-1204.166046307344</c:v>
                </c:pt>
                <c:pt idx="2207">
                  <c:v>-624.30135380438787</c:v>
                </c:pt>
                <c:pt idx="2208">
                  <c:v>-1685.0374181009747</c:v>
                </c:pt>
                <c:pt idx="2209">
                  <c:v>-796.04573522589726</c:v>
                </c:pt>
                <c:pt idx="2210">
                  <c:v>457.12459420252617</c:v>
                </c:pt>
                <c:pt idx="2211">
                  <c:v>-1830.6348175702351</c:v>
                </c:pt>
                <c:pt idx="2212">
                  <c:v>-1283.6191578064518</c:v>
                </c:pt>
                <c:pt idx="2213">
                  <c:v>-354.99639451506027</c:v>
                </c:pt>
                <c:pt idx="2214">
                  <c:v>-1359.341852715781</c:v>
                </c:pt>
                <c:pt idx="2215">
                  <c:v>-688.59635087032257</c:v>
                </c:pt>
                <c:pt idx="2216">
                  <c:v>-596.2859961996337</c:v>
                </c:pt>
                <c:pt idx="2217">
                  <c:v>-1077.1413451765757</c:v>
                </c:pt>
                <c:pt idx="2218">
                  <c:v>-405.92233109912286</c:v>
                </c:pt>
                <c:pt idx="2219">
                  <c:v>778.92833694692217</c:v>
                </c:pt>
                <c:pt idx="2220">
                  <c:v>-67.61453389498638</c:v>
                </c:pt>
                <c:pt idx="2221">
                  <c:v>39.930424778913221</c:v>
                </c:pt>
                <c:pt idx="2222">
                  <c:v>-2016.6780212973026</c:v>
                </c:pt>
                <c:pt idx="2223">
                  <c:v>-673.03212879906732</c:v>
                </c:pt>
                <c:pt idx="2224">
                  <c:v>23.181021445903752</c:v>
                </c:pt>
                <c:pt idx="2225">
                  <c:v>909.67894851289566</c:v>
                </c:pt>
                <c:pt idx="2226">
                  <c:v>-801.19764641534948</c:v>
                </c:pt>
                <c:pt idx="2227">
                  <c:v>-1519.9578491385118</c:v>
                </c:pt>
                <c:pt idx="2228">
                  <c:v>149.18170095298319</c:v>
                </c:pt>
                <c:pt idx="2229">
                  <c:v>-899.51301524613518</c:v>
                </c:pt>
                <c:pt idx="2230">
                  <c:v>1817.0062345887454</c:v>
                </c:pt>
                <c:pt idx="2231">
                  <c:v>-269.45989495261892</c:v>
                </c:pt>
                <c:pt idx="2232">
                  <c:v>15.0823478322136</c:v>
                </c:pt>
                <c:pt idx="2233">
                  <c:v>283.99932675792934</c:v>
                </c:pt>
                <c:pt idx="2234">
                  <c:v>734.5914994133318</c:v>
                </c:pt>
                <c:pt idx="2235">
                  <c:v>-168.40357062822022</c:v>
                </c:pt>
                <c:pt idx="2236">
                  <c:v>-257.21679873189441</c:v>
                </c:pt>
                <c:pt idx="2237">
                  <c:v>73.269802622305178</c:v>
                </c:pt>
                <c:pt idx="2238">
                  <c:v>-1265.604259402342</c:v>
                </c:pt>
                <c:pt idx="2239">
                  <c:v>-2203.1865028423572</c:v>
                </c:pt>
                <c:pt idx="2240">
                  <c:v>-1087.9149105467404</c:v>
                </c:pt>
                <c:pt idx="2241">
                  <c:v>-408.18218834815616</c:v>
                </c:pt>
                <c:pt idx="2242">
                  <c:v>-865.15127170480719</c:v>
                </c:pt>
                <c:pt idx="2243">
                  <c:v>1876.9312116784413</c:v>
                </c:pt>
                <c:pt idx="2244">
                  <c:v>201.86036507039262</c:v>
                </c:pt>
                <c:pt idx="2245">
                  <c:v>-149.51886548397488</c:v>
                </c:pt>
                <c:pt idx="2246">
                  <c:v>-750.04863200521413</c:v>
                </c:pt>
                <c:pt idx="2247">
                  <c:v>-1024.7517403988368</c:v>
                </c:pt>
                <c:pt idx="2248">
                  <c:v>-773.58950727968931</c:v>
                </c:pt>
                <c:pt idx="2249">
                  <c:v>-542.87517811279849</c:v>
                </c:pt>
                <c:pt idx="2250">
                  <c:v>-1578.634936463438</c:v>
                </c:pt>
                <c:pt idx="2251">
                  <c:v>175.64626928252437</c:v>
                </c:pt>
                <c:pt idx="2252">
                  <c:v>199.07782709263483</c:v>
                </c:pt>
                <c:pt idx="2253">
                  <c:v>-623.90796679643699</c:v>
                </c:pt>
                <c:pt idx="2254">
                  <c:v>-1567.1787962210847</c:v>
                </c:pt>
                <c:pt idx="2255">
                  <c:v>-1265.2604332085002</c:v>
                </c:pt>
                <c:pt idx="2256">
                  <c:v>-874.43386783814913</c:v>
                </c:pt>
                <c:pt idx="2257">
                  <c:v>26.369985256840664</c:v>
                </c:pt>
                <c:pt idx="2258">
                  <c:v>329.43278308869958</c:v>
                </c:pt>
                <c:pt idx="2259">
                  <c:v>-917.89713954709259</c:v>
                </c:pt>
                <c:pt idx="2260">
                  <c:v>-765.23892726083886</c:v>
                </c:pt>
                <c:pt idx="2261">
                  <c:v>-1857.0629323389767</c:v>
                </c:pt>
                <c:pt idx="2262">
                  <c:v>-1058.9707415206649</c:v>
                </c:pt>
                <c:pt idx="2263">
                  <c:v>-673.89578577483917</c:v>
                </c:pt>
                <c:pt idx="2264">
                  <c:v>-1093.9382464609689</c:v>
                </c:pt>
                <c:pt idx="2265">
                  <c:v>382.73318138125705</c:v>
                </c:pt>
                <c:pt idx="2266">
                  <c:v>369.10653433386778</c:v>
                </c:pt>
                <c:pt idx="2267">
                  <c:v>547.53600490397002</c:v>
                </c:pt>
                <c:pt idx="2268">
                  <c:v>-252.84019372964121</c:v>
                </c:pt>
                <c:pt idx="2269">
                  <c:v>-106.72420984288055</c:v>
                </c:pt>
                <c:pt idx="2270">
                  <c:v>827.15051490007318</c:v>
                </c:pt>
                <c:pt idx="2271">
                  <c:v>787.35463586389324</c:v>
                </c:pt>
                <c:pt idx="2272">
                  <c:v>-248.95779417139511</c:v>
                </c:pt>
                <c:pt idx="2273">
                  <c:v>-266.66211764663603</c:v>
                </c:pt>
                <c:pt idx="2274">
                  <c:v>-328.27388658049858</c:v>
                </c:pt>
                <c:pt idx="2275">
                  <c:v>-818.11002787631514</c:v>
                </c:pt>
                <c:pt idx="2276">
                  <c:v>-5.0392114531359766</c:v>
                </c:pt>
                <c:pt idx="2277">
                  <c:v>-690.47822576757062</c:v>
                </c:pt>
                <c:pt idx="2278">
                  <c:v>-154.89795488489654</c:v>
                </c:pt>
                <c:pt idx="2279">
                  <c:v>-163.19249996989674</c:v>
                </c:pt>
                <c:pt idx="2280">
                  <c:v>-1069.7362933609766</c:v>
                </c:pt>
                <c:pt idx="2281">
                  <c:v>-1370.3176675279237</c:v>
                </c:pt>
                <c:pt idx="2282">
                  <c:v>-98.734890069350513</c:v>
                </c:pt>
                <c:pt idx="2283">
                  <c:v>-1210.4922297840421</c:v>
                </c:pt>
                <c:pt idx="2284">
                  <c:v>1382.0343097924433</c:v>
                </c:pt>
                <c:pt idx="2285">
                  <c:v>484.54157350471087</c:v>
                </c:pt>
                <c:pt idx="2286">
                  <c:v>-201.40886760904323</c:v>
                </c:pt>
                <c:pt idx="2287">
                  <c:v>-1884.9343393752852</c:v>
                </c:pt>
                <c:pt idx="2288">
                  <c:v>695.44581183284936</c:v>
                </c:pt>
                <c:pt idx="2289">
                  <c:v>-516.38267322269439</c:v>
                </c:pt>
                <c:pt idx="2290">
                  <c:v>609.15591645689801</c:v>
                </c:pt>
                <c:pt idx="2291">
                  <c:v>185.96211855107595</c:v>
                </c:pt>
                <c:pt idx="2292">
                  <c:v>549.3117698192882</c:v>
                </c:pt>
                <c:pt idx="2293">
                  <c:v>-72.619579622451056</c:v>
                </c:pt>
                <c:pt idx="2294">
                  <c:v>-1665.8075730340543</c:v>
                </c:pt>
                <c:pt idx="2295">
                  <c:v>-1686.7459299447055</c:v>
                </c:pt>
                <c:pt idx="2296">
                  <c:v>-299.26159947544511</c:v>
                </c:pt>
                <c:pt idx="2297">
                  <c:v>245.23648765922826</c:v>
                </c:pt>
                <c:pt idx="2298">
                  <c:v>756.19096646487014</c:v>
                </c:pt>
                <c:pt idx="2299">
                  <c:v>149.2883610110166</c:v>
                </c:pt>
                <c:pt idx="2300">
                  <c:v>431.45997424932557</c:v>
                </c:pt>
                <c:pt idx="2301">
                  <c:v>-375.67321691909729</c:v>
                </c:pt>
                <c:pt idx="2302">
                  <c:v>417.01438883003902</c:v>
                </c:pt>
                <c:pt idx="2303">
                  <c:v>-720.58624016695194</c:v>
                </c:pt>
                <c:pt idx="2304">
                  <c:v>-11.002733893215918</c:v>
                </c:pt>
                <c:pt idx="2305">
                  <c:v>-207.87713188353882</c:v>
                </c:pt>
                <c:pt idx="2306">
                  <c:v>354.55626430951179</c:v>
                </c:pt>
                <c:pt idx="2307">
                  <c:v>-1587.0238639643812</c:v>
                </c:pt>
                <c:pt idx="2308">
                  <c:v>-361.00285317406997</c:v>
                </c:pt>
                <c:pt idx="2309">
                  <c:v>246.42462374189472</c:v>
                </c:pt>
                <c:pt idx="2310">
                  <c:v>-948.53893642287858</c:v>
                </c:pt>
                <c:pt idx="2311">
                  <c:v>441.89342669573853</c:v>
                </c:pt>
                <c:pt idx="2312">
                  <c:v>360.27685983884385</c:v>
                </c:pt>
                <c:pt idx="2313">
                  <c:v>-995.9098530311021</c:v>
                </c:pt>
                <c:pt idx="2314">
                  <c:v>-796.89879532026862</c:v>
                </c:pt>
                <c:pt idx="2315">
                  <c:v>-529.62249917286863</c:v>
                </c:pt>
                <c:pt idx="2316">
                  <c:v>-2748.209446978738</c:v>
                </c:pt>
                <c:pt idx="2317">
                  <c:v>-699.19458800520624</c:v>
                </c:pt>
                <c:pt idx="2318">
                  <c:v>-528.92077541018898</c:v>
                </c:pt>
                <c:pt idx="2319">
                  <c:v>598.45840174644854</c:v>
                </c:pt>
                <c:pt idx="2320">
                  <c:v>13.13186734552437</c:v>
                </c:pt>
                <c:pt idx="2321">
                  <c:v>-198.32692362404305</c:v>
                </c:pt>
                <c:pt idx="2322">
                  <c:v>-444.22004833285155</c:v>
                </c:pt>
                <c:pt idx="2323">
                  <c:v>-216.1024447121772</c:v>
                </c:pt>
                <c:pt idx="2324">
                  <c:v>-199.71256329699099</c:v>
                </c:pt>
                <c:pt idx="2325">
                  <c:v>-741.0928375654621</c:v>
                </c:pt>
                <c:pt idx="2326">
                  <c:v>-853.68497770063641</c:v>
                </c:pt>
                <c:pt idx="2327">
                  <c:v>-858.50187985121556</c:v>
                </c:pt>
                <c:pt idx="2328">
                  <c:v>-894.78450532503848</c:v>
                </c:pt>
                <c:pt idx="2329">
                  <c:v>-651.80147430024863</c:v>
                </c:pt>
                <c:pt idx="2330">
                  <c:v>144.46168153920826</c:v>
                </c:pt>
                <c:pt idx="2331">
                  <c:v>109.54256282808092</c:v>
                </c:pt>
                <c:pt idx="2332">
                  <c:v>-804.47332500917673</c:v>
                </c:pt>
                <c:pt idx="2333">
                  <c:v>269.15432021892229</c:v>
                </c:pt>
                <c:pt idx="2334">
                  <c:v>-521.78639327292512</c:v>
                </c:pt>
                <c:pt idx="2335">
                  <c:v>-162.28586769417052</c:v>
                </c:pt>
                <c:pt idx="2336">
                  <c:v>1742.8287058071364</c:v>
                </c:pt>
                <c:pt idx="2337">
                  <c:v>518.23687243185668</c:v>
                </c:pt>
                <c:pt idx="2338">
                  <c:v>-1000.6601591233602</c:v>
                </c:pt>
                <c:pt idx="2339">
                  <c:v>1141.6445579992869</c:v>
                </c:pt>
                <c:pt idx="2340">
                  <c:v>-2375.971910643807</c:v>
                </c:pt>
                <c:pt idx="2341">
                  <c:v>-1406.8569624725787</c:v>
                </c:pt>
                <c:pt idx="2342">
                  <c:v>1341.391129257152</c:v>
                </c:pt>
                <c:pt idx="2343">
                  <c:v>-1246.1036645539098</c:v>
                </c:pt>
                <c:pt idx="2344">
                  <c:v>1374.2279735222946</c:v>
                </c:pt>
                <c:pt idx="2345">
                  <c:v>278.14216226059216</c:v>
                </c:pt>
                <c:pt idx="2346">
                  <c:v>-1640.4599016235779</c:v>
                </c:pt>
                <c:pt idx="2347">
                  <c:v>-612.2188325050447</c:v>
                </c:pt>
                <c:pt idx="2348">
                  <c:v>320.70479536568109</c:v>
                </c:pt>
                <c:pt idx="2349">
                  <c:v>-1983.9640553698573</c:v>
                </c:pt>
                <c:pt idx="2350">
                  <c:v>176.01014153979395</c:v>
                </c:pt>
                <c:pt idx="2351">
                  <c:v>141.82745929680732</c:v>
                </c:pt>
                <c:pt idx="2352">
                  <c:v>923.28022673474516</c:v>
                </c:pt>
                <c:pt idx="2353">
                  <c:v>-1115.7220772114715</c:v>
                </c:pt>
                <c:pt idx="2354">
                  <c:v>857.30234756520531</c:v>
                </c:pt>
                <c:pt idx="2355">
                  <c:v>643.40824671466089</c:v>
                </c:pt>
                <c:pt idx="2356">
                  <c:v>-557.2567331997252</c:v>
                </c:pt>
                <c:pt idx="2357">
                  <c:v>233.30536120296256</c:v>
                </c:pt>
                <c:pt idx="2358">
                  <c:v>-1085.3948369902264</c:v>
                </c:pt>
                <c:pt idx="2359">
                  <c:v>-1013.5189300951743</c:v>
                </c:pt>
                <c:pt idx="2360">
                  <c:v>-4.9600832468877343</c:v>
                </c:pt>
                <c:pt idx="2361">
                  <c:v>-1565.5141115672759</c:v>
                </c:pt>
                <c:pt idx="2362">
                  <c:v>-1566.4121868933144</c:v>
                </c:pt>
                <c:pt idx="2363">
                  <c:v>38.269483855411636</c:v>
                </c:pt>
                <c:pt idx="2364">
                  <c:v>-2242.1037419225177</c:v>
                </c:pt>
                <c:pt idx="2365">
                  <c:v>-17.12983249602803</c:v>
                </c:pt>
                <c:pt idx="2366">
                  <c:v>-218.52368452182964</c:v>
                </c:pt>
                <c:pt idx="2367">
                  <c:v>672.10847318391916</c:v>
                </c:pt>
                <c:pt idx="2368">
                  <c:v>-686.39623767294961</c:v>
                </c:pt>
                <c:pt idx="2369">
                  <c:v>775.10987028810632</c:v>
                </c:pt>
                <c:pt idx="2370">
                  <c:v>-233.81861678808855</c:v>
                </c:pt>
                <c:pt idx="2371">
                  <c:v>-1660.5141809548195</c:v>
                </c:pt>
                <c:pt idx="2372">
                  <c:v>-1366.8437615680868</c:v>
                </c:pt>
                <c:pt idx="2373">
                  <c:v>-1977.7775062489327</c:v>
                </c:pt>
                <c:pt idx="2374">
                  <c:v>49.767318749620244</c:v>
                </c:pt>
                <c:pt idx="2375">
                  <c:v>-931.64199278961678</c:v>
                </c:pt>
                <c:pt idx="2376">
                  <c:v>188.00500649297737</c:v>
                </c:pt>
                <c:pt idx="2377">
                  <c:v>-235.82230678786982</c:v>
                </c:pt>
                <c:pt idx="2378">
                  <c:v>313.45628391570517</c:v>
                </c:pt>
                <c:pt idx="2379">
                  <c:v>-544.79763580412691</c:v>
                </c:pt>
                <c:pt idx="2380">
                  <c:v>-395.12190971329892</c:v>
                </c:pt>
                <c:pt idx="2381">
                  <c:v>-198.35172878783123</c:v>
                </c:pt>
                <c:pt idx="2382">
                  <c:v>-995.56676818750293</c:v>
                </c:pt>
                <c:pt idx="2383">
                  <c:v>-299.22861525242206</c:v>
                </c:pt>
                <c:pt idx="2384">
                  <c:v>-45.516532975554583</c:v>
                </c:pt>
                <c:pt idx="2385">
                  <c:v>-354.66507100038689</c:v>
                </c:pt>
                <c:pt idx="2386">
                  <c:v>-1059.8839640207289</c:v>
                </c:pt>
                <c:pt idx="2387">
                  <c:v>45.747881785244317</c:v>
                </c:pt>
                <c:pt idx="2388">
                  <c:v>420.41625481412393</c:v>
                </c:pt>
                <c:pt idx="2389">
                  <c:v>168.71761697586953</c:v>
                </c:pt>
                <c:pt idx="2390">
                  <c:v>-1071.0505853178001</c:v>
                </c:pt>
                <c:pt idx="2391">
                  <c:v>-2176.3219967031182</c:v>
                </c:pt>
                <c:pt idx="2392">
                  <c:v>-740.63606310767591</c:v>
                </c:pt>
                <c:pt idx="2393">
                  <c:v>-1060.1372690452508</c:v>
                </c:pt>
                <c:pt idx="2394">
                  <c:v>172.94009883225135</c:v>
                </c:pt>
                <c:pt idx="2395">
                  <c:v>-999.32440975358986</c:v>
                </c:pt>
                <c:pt idx="2396">
                  <c:v>-551.10685706894674</c:v>
                </c:pt>
                <c:pt idx="2397">
                  <c:v>-135.08936642126173</c:v>
                </c:pt>
                <c:pt idx="2398">
                  <c:v>689.87593249872953</c:v>
                </c:pt>
                <c:pt idx="2399">
                  <c:v>-35.907994661512021</c:v>
                </c:pt>
                <c:pt idx="2400">
                  <c:v>-1556.8954978598294</c:v>
                </c:pt>
                <c:pt idx="2401">
                  <c:v>-536.24673793975944</c:v>
                </c:pt>
                <c:pt idx="2402">
                  <c:v>363.36042973681378</c:v>
                </c:pt>
                <c:pt idx="2403">
                  <c:v>-367.99715039161492</c:v>
                </c:pt>
                <c:pt idx="2404">
                  <c:v>-1551.1249541221787</c:v>
                </c:pt>
                <c:pt idx="2405">
                  <c:v>-461.39961999833031</c:v>
                </c:pt>
                <c:pt idx="2406">
                  <c:v>365.71559792617063</c:v>
                </c:pt>
                <c:pt idx="2407">
                  <c:v>-61.171069649198216</c:v>
                </c:pt>
                <c:pt idx="2408">
                  <c:v>-748.46910486434354</c:v>
                </c:pt>
                <c:pt idx="2409">
                  <c:v>429.08435776347505</c:v>
                </c:pt>
                <c:pt idx="2410">
                  <c:v>-1211.1017505583632</c:v>
                </c:pt>
                <c:pt idx="2411">
                  <c:v>-3131.2133986331819</c:v>
                </c:pt>
                <c:pt idx="2412">
                  <c:v>-1326.0903981009742</c:v>
                </c:pt>
                <c:pt idx="2413">
                  <c:v>-390.12001603172394</c:v>
                </c:pt>
                <c:pt idx="2414">
                  <c:v>774.4054449998066</c:v>
                </c:pt>
                <c:pt idx="2415">
                  <c:v>-17.331422227401163</c:v>
                </c:pt>
                <c:pt idx="2416">
                  <c:v>-1377.0974749006191</c:v>
                </c:pt>
                <c:pt idx="2417">
                  <c:v>123.04419090954616</c:v>
                </c:pt>
                <c:pt idx="2418">
                  <c:v>521.26827231526295</c:v>
                </c:pt>
                <c:pt idx="2419">
                  <c:v>167.45882161158806</c:v>
                </c:pt>
                <c:pt idx="2420">
                  <c:v>-1841.2568076423586</c:v>
                </c:pt>
                <c:pt idx="2421">
                  <c:v>936.33090070011713</c:v>
                </c:pt>
                <c:pt idx="2422">
                  <c:v>-732.51384248350223</c:v>
                </c:pt>
                <c:pt idx="2423">
                  <c:v>696.949700387544</c:v>
                </c:pt>
                <c:pt idx="2424">
                  <c:v>-642.29081923646299</c:v>
                </c:pt>
                <c:pt idx="2425">
                  <c:v>122.48088065367392</c:v>
                </c:pt>
                <c:pt idx="2426">
                  <c:v>-1168.8016996165343</c:v>
                </c:pt>
                <c:pt idx="2427">
                  <c:v>-1846.5798278171742</c:v>
                </c:pt>
                <c:pt idx="2428">
                  <c:v>-39.654241237511997</c:v>
                </c:pt>
                <c:pt idx="2429">
                  <c:v>-852.48837494637155</c:v>
                </c:pt>
                <c:pt idx="2430">
                  <c:v>-175.37042419236968</c:v>
                </c:pt>
                <c:pt idx="2431">
                  <c:v>-30.604929534476469</c:v>
                </c:pt>
                <c:pt idx="2432">
                  <c:v>-1175.1714311431515</c:v>
                </c:pt>
                <c:pt idx="2433">
                  <c:v>-948.4277713710253</c:v>
                </c:pt>
                <c:pt idx="2434">
                  <c:v>313.67447850478493</c:v>
                </c:pt>
                <c:pt idx="2435">
                  <c:v>-733.32087128298281</c:v>
                </c:pt>
                <c:pt idx="2436">
                  <c:v>792.46255752101661</c:v>
                </c:pt>
                <c:pt idx="2437">
                  <c:v>-1100.3721362752758</c:v>
                </c:pt>
                <c:pt idx="2438">
                  <c:v>-202.20981786087032</c:v>
                </c:pt>
                <c:pt idx="2439">
                  <c:v>-423.3986536549819</c:v>
                </c:pt>
                <c:pt idx="2440">
                  <c:v>-1971.1460622444774</c:v>
                </c:pt>
                <c:pt idx="2441">
                  <c:v>-2376.9734697200229</c:v>
                </c:pt>
                <c:pt idx="2442">
                  <c:v>445.50665532155199</c:v>
                </c:pt>
                <c:pt idx="2443">
                  <c:v>-687.88797076064566</c:v>
                </c:pt>
                <c:pt idx="2444">
                  <c:v>-1112.7653502558715</c:v>
                </c:pt>
                <c:pt idx="2445">
                  <c:v>-559.99863974083655</c:v>
                </c:pt>
                <c:pt idx="2446">
                  <c:v>-193.61482565472306</c:v>
                </c:pt>
                <c:pt idx="2447">
                  <c:v>593.13100205179762</c:v>
                </c:pt>
                <c:pt idx="2448">
                  <c:v>-293.51196369948775</c:v>
                </c:pt>
                <c:pt idx="2449">
                  <c:v>-404.21226540820498</c:v>
                </c:pt>
                <c:pt idx="2450">
                  <c:v>213.29318680852612</c:v>
                </c:pt>
                <c:pt idx="2451">
                  <c:v>-1432.7837640762691</c:v>
                </c:pt>
                <c:pt idx="2452">
                  <c:v>68.220058217960286</c:v>
                </c:pt>
                <c:pt idx="2453">
                  <c:v>-703.30628868880831</c:v>
                </c:pt>
                <c:pt idx="2454">
                  <c:v>322.29587964635357</c:v>
                </c:pt>
                <c:pt idx="2455">
                  <c:v>-1680.340678754319</c:v>
                </c:pt>
                <c:pt idx="2456">
                  <c:v>-1471.2082030257779</c:v>
                </c:pt>
                <c:pt idx="2457">
                  <c:v>-648.98144296073042</c:v>
                </c:pt>
                <c:pt idx="2458">
                  <c:v>-885.50313189706958</c:v>
                </c:pt>
                <c:pt idx="2459">
                  <c:v>-602.99327486298353</c:v>
                </c:pt>
                <c:pt idx="2460">
                  <c:v>-294.93831107586993</c:v>
                </c:pt>
                <c:pt idx="2461">
                  <c:v>871.48902545409419</c:v>
                </c:pt>
                <c:pt idx="2462">
                  <c:v>-833.68161995287483</c:v>
                </c:pt>
                <c:pt idx="2463">
                  <c:v>-136.49956043624843</c:v>
                </c:pt>
                <c:pt idx="2464">
                  <c:v>-501.86296756180309</c:v>
                </c:pt>
                <c:pt idx="2465">
                  <c:v>-923.3122615501743</c:v>
                </c:pt>
                <c:pt idx="2466">
                  <c:v>-1037.359805669691</c:v>
                </c:pt>
                <c:pt idx="2467">
                  <c:v>441.95357724375117</c:v>
                </c:pt>
                <c:pt idx="2468">
                  <c:v>163.20530727778805</c:v>
                </c:pt>
                <c:pt idx="2469">
                  <c:v>-616.20668202811157</c:v>
                </c:pt>
                <c:pt idx="2470">
                  <c:v>-214.67018572332836</c:v>
                </c:pt>
                <c:pt idx="2471">
                  <c:v>-1355.164054471411</c:v>
                </c:pt>
                <c:pt idx="2472">
                  <c:v>-804.05208462779956</c:v>
                </c:pt>
                <c:pt idx="2473">
                  <c:v>-1475.5057277683954</c:v>
                </c:pt>
                <c:pt idx="2474">
                  <c:v>-584.62513723091797</c:v>
                </c:pt>
                <c:pt idx="2475">
                  <c:v>-836.63862876789881</c:v>
                </c:pt>
                <c:pt idx="2476">
                  <c:v>151.5410717484192</c:v>
                </c:pt>
                <c:pt idx="2477">
                  <c:v>-1174.3638685479573</c:v>
                </c:pt>
                <c:pt idx="2478">
                  <c:v>-477.48129501801941</c:v>
                </c:pt>
                <c:pt idx="2479">
                  <c:v>343.99830454977018</c:v>
                </c:pt>
                <c:pt idx="2480">
                  <c:v>-340.12850009269187</c:v>
                </c:pt>
                <c:pt idx="2481">
                  <c:v>-194.07623834872084</c:v>
                </c:pt>
                <c:pt idx="2482">
                  <c:v>1269.3811220684447</c:v>
                </c:pt>
                <c:pt idx="2483">
                  <c:v>1897.0052008514231</c:v>
                </c:pt>
                <c:pt idx="2484">
                  <c:v>-1152.254846474515</c:v>
                </c:pt>
                <c:pt idx="2485">
                  <c:v>-1271.5362219114986</c:v>
                </c:pt>
                <c:pt idx="2486">
                  <c:v>-1290.4354727527898</c:v>
                </c:pt>
                <c:pt idx="2487">
                  <c:v>-1002.9191065352115</c:v>
                </c:pt>
                <c:pt idx="2488">
                  <c:v>-852.89400645837031</c:v>
                </c:pt>
                <c:pt idx="2489">
                  <c:v>-439.6068363523691</c:v>
                </c:pt>
                <c:pt idx="2490">
                  <c:v>-906.75309285777439</c:v>
                </c:pt>
                <c:pt idx="2491">
                  <c:v>-611.87245812305991</c:v>
                </c:pt>
                <c:pt idx="2492">
                  <c:v>-99.278243785185623</c:v>
                </c:pt>
                <c:pt idx="2493">
                  <c:v>-604.58470664220658</c:v>
                </c:pt>
                <c:pt idx="2494">
                  <c:v>-1822.2336315813645</c:v>
                </c:pt>
                <c:pt idx="2495">
                  <c:v>115.95523889466858</c:v>
                </c:pt>
                <c:pt idx="2496">
                  <c:v>-150.85601960344957</c:v>
                </c:pt>
                <c:pt idx="2497">
                  <c:v>-506.53586403674217</c:v>
                </c:pt>
                <c:pt idx="2498">
                  <c:v>-681.25513870385203</c:v>
                </c:pt>
                <c:pt idx="2499">
                  <c:v>-475.93265841119046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85577728"/>
        <c:axId val="385580032"/>
      </c:scatterChart>
      <c:valAx>
        <c:axId val="385577728"/>
        <c:scaling>
          <c:orientation val="minMax"/>
          <c:max val="0.15000000000000002"/>
          <c:min val="-5.000000000000001E-2"/>
        </c:scaling>
        <c:delete val="0"/>
        <c:axPos val="b"/>
        <c:title>
          <c:tx>
            <c:rich>
              <a:bodyPr/>
              <a:lstStyle/>
              <a:p>
                <a:pPr>
                  <a:defRPr sz="1000" b="1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r>
                  <a:rPr lang="en-US" sz="1000" b="1">
                    <a:latin typeface="Arial" panose="020B0604020202020204" pitchFamily="34" charset="0"/>
                    <a:cs typeface="Arial" panose="020B0604020202020204" pitchFamily="34" charset="0"/>
                  </a:rPr>
                  <a:t>Incremental effects</a:t>
                </a:r>
              </a:p>
            </c:rich>
          </c:tx>
          <c:layout>
            <c:manualLayout>
              <c:xMode val="edge"/>
              <c:yMode val="edge"/>
              <c:x val="0.41382650494323314"/>
              <c:y val="0.89902098871304448"/>
            </c:manualLayout>
          </c:layout>
          <c:overlay val="0"/>
        </c:title>
        <c:numFmt formatCode="_-* #,##0.00_-;\-* #,##0.00_-;_-* &quot;-&quot;??_-;_-@_-" sourceLinked="1"/>
        <c:majorTickMark val="cross"/>
        <c:minorTickMark val="none"/>
        <c:tickLblPos val="nextTo"/>
        <c:txPr>
          <a:bodyPr rot="0" vert="horz"/>
          <a:lstStyle/>
          <a:p>
            <a:pPr>
              <a:defRPr/>
            </a:pPr>
            <a:endParaRPr lang="nl-NL"/>
          </a:p>
        </c:txPr>
        <c:crossAx val="385580032"/>
        <c:crosses val="autoZero"/>
        <c:crossBetween val="midCat"/>
        <c:majorUnit val="0.05"/>
      </c:valAx>
      <c:valAx>
        <c:axId val="385580032"/>
        <c:scaling>
          <c:orientation val="minMax"/>
          <c:max val="3000"/>
          <c:min val="-4000"/>
        </c:scaling>
        <c:delete val="0"/>
        <c:axPos val="l"/>
        <c:title>
          <c:tx>
            <c:rich>
              <a:bodyPr/>
              <a:lstStyle/>
              <a:p>
                <a:pPr>
                  <a:defRPr sz="1000" b="1"/>
                </a:pPr>
                <a:r>
                  <a:rPr lang="en-US" sz="1000" b="1"/>
                  <a:t>Incremental</a:t>
                </a:r>
                <a:r>
                  <a:rPr lang="en-US" sz="1000" b="1" baseline="0"/>
                  <a:t> societal</a:t>
                </a:r>
                <a:r>
                  <a:rPr lang="en-US" sz="1000" b="1"/>
                  <a:t> costs (€)</a:t>
                </a:r>
              </a:p>
            </c:rich>
          </c:tx>
          <c:layout>
            <c:manualLayout>
              <c:xMode val="edge"/>
              <c:yMode val="edge"/>
              <c:x val="2.5859504282518958E-2"/>
              <c:y val="0.1809095936586522"/>
            </c:manualLayout>
          </c:layout>
          <c:overlay val="0"/>
        </c:title>
        <c:numFmt formatCode="#,##0_-" sourceLinked="0"/>
        <c:majorTickMark val="cross"/>
        <c:minorTickMark val="none"/>
        <c:tickLblPos val="nextTo"/>
        <c:txPr>
          <a:bodyPr rot="0" vert="horz"/>
          <a:lstStyle/>
          <a:p>
            <a:pPr>
              <a:defRPr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nl-NL"/>
          </a:p>
        </c:txPr>
        <c:crossAx val="385577728"/>
        <c:crosses val="autoZero"/>
        <c:crossBetween val="midCat"/>
        <c:majorUnit val="1000"/>
      </c:valAx>
    </c:plotArea>
    <c:plotVisOnly val="1"/>
    <c:dispBlanksAs val="gap"/>
    <c:showDLblsOverMax val="0"/>
  </c:chart>
  <c:spPr>
    <a:ln>
      <a:solidFill>
        <a:sysClr val="window" lastClr="FFFFFF">
          <a:lumMod val="65000"/>
        </a:sysClr>
      </a:solidFill>
    </a:ln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nl-NL"/>
    </a:p>
  </c:tx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nl-NL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5492175451461029"/>
          <c:y val="2.7144511347846224E-2"/>
          <c:w val="0.80068017340529052"/>
          <c:h val="0.70054847923421337"/>
        </c:manualLayout>
      </c:layout>
      <c:scatterChart>
        <c:scatterStyle val="smoothMarker"/>
        <c:varyColors val="0"/>
        <c:ser>
          <c:idx val="0"/>
          <c:order val="0"/>
          <c:marker>
            <c:symbol val="circle"/>
            <c:size val="7"/>
            <c:spPr>
              <a:solidFill>
                <a:srgbClr val="0C03C7"/>
              </a:solidFill>
            </c:spPr>
          </c:marker>
          <c:dLbls>
            <c:dLbl>
              <c:idx val="0"/>
              <c:layout>
                <c:manualLayout>
                  <c:x val="-6.8943209775018327E-3"/>
                  <c:y val="5.653002933456847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2.06825232678386E-2"/>
                  <c:y val="2.485857911828820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5849706997587001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2.48190279214064E-2"/>
                  <c:y val="2.9378353129587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3.3092037228541801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3.4470872113064703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layout>
                <c:manualLayout>
                  <c:x val="-3.1713202344019399E-2"/>
                  <c:y val="3.389830508474579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7"/>
              <c:layout>
                <c:manualLayout>
                  <c:x val="-3.03343674594969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8"/>
              <c:layout>
                <c:manualLayout>
                  <c:x val="-3.3092037228541801E-2"/>
                  <c:y val="2.937853107344630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9"/>
              <c:layout>
                <c:manualLayout>
                  <c:x val="-3.3092037228541898E-2"/>
                  <c:y val="3.163841807909609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nl-N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xVal>
            <c:numRef>
              <c:f>'CEA calculations'!$D$8:$N$8</c:f>
              <c:numCache>
                <c:formatCode>[$fl-413]\ #,##0_-</c:formatCode>
                <c:ptCount val="11"/>
                <c:pt idx="0">
                  <c:v>0</c:v>
                </c:pt>
                <c:pt idx="1">
                  <c:v>10000</c:v>
                </c:pt>
                <c:pt idx="2">
                  <c:v>20000</c:v>
                </c:pt>
                <c:pt idx="3">
                  <c:v>30000</c:v>
                </c:pt>
                <c:pt idx="4">
                  <c:v>40000</c:v>
                </c:pt>
                <c:pt idx="5">
                  <c:v>50000</c:v>
                </c:pt>
                <c:pt idx="6">
                  <c:v>60000</c:v>
                </c:pt>
                <c:pt idx="7">
                  <c:v>70000</c:v>
                </c:pt>
                <c:pt idx="8">
                  <c:v>80000</c:v>
                </c:pt>
                <c:pt idx="9">
                  <c:v>90000</c:v>
                </c:pt>
                <c:pt idx="10">
                  <c:v>1000000</c:v>
                </c:pt>
              </c:numCache>
            </c:numRef>
          </c:xVal>
          <c:yVal>
            <c:numRef>
              <c:f>'CEA calculations'!$D$9:$N$9</c:f>
              <c:numCache>
                <c:formatCode>0.000</c:formatCode>
                <c:ptCount val="11"/>
                <c:pt idx="0">
                  <c:v>0.98319999999999996</c:v>
                </c:pt>
                <c:pt idx="1">
                  <c:v>0.92600000000000005</c:v>
                </c:pt>
                <c:pt idx="2">
                  <c:v>0.96861924686192469</c:v>
                </c:pt>
                <c:pt idx="3">
                  <c:v>0.99760000000000004</c:v>
                </c:pt>
                <c:pt idx="4">
                  <c:v>0.97071129707112969</c:v>
                </c:pt>
                <c:pt idx="5">
                  <c:v>0.97071129707112969</c:v>
                </c:pt>
                <c:pt idx="6">
                  <c:v>0.97071129707112969</c:v>
                </c:pt>
                <c:pt idx="7">
                  <c:v>0.97071129707112969</c:v>
                </c:pt>
                <c:pt idx="8">
                  <c:v>0.97071129707112969</c:v>
                </c:pt>
                <c:pt idx="9">
                  <c:v>0.97071129707112969</c:v>
                </c:pt>
                <c:pt idx="10">
                  <c:v>0.96443514644351469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03308928"/>
        <c:axId val="403310848"/>
      </c:scatterChart>
      <c:valAx>
        <c:axId val="403308928"/>
        <c:scaling>
          <c:orientation val="minMax"/>
          <c:max val="50000"/>
        </c:scaling>
        <c:delete val="0"/>
        <c:axPos val="b"/>
        <c:title>
          <c:tx>
            <c:rich>
              <a:bodyPr/>
              <a:lstStyle/>
              <a:p>
                <a:pPr>
                  <a:defRPr sz="1000" b="1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r>
                  <a:rPr lang="en-US" sz="1000" b="1">
                    <a:latin typeface="Arial" panose="020B0604020202020204" pitchFamily="34" charset="0"/>
                    <a:cs typeface="Arial" panose="020B0604020202020204" pitchFamily="34" charset="0"/>
                  </a:rPr>
                  <a:t>Willingness to pay limit on ICER (€)</a:t>
                </a:r>
              </a:p>
            </c:rich>
          </c:tx>
          <c:layout>
            <c:manualLayout>
              <c:xMode val="edge"/>
              <c:yMode val="edge"/>
              <c:x val="0.30339009949337731"/>
              <c:y val="0.91764705882352937"/>
            </c:manualLayout>
          </c:layout>
          <c:overlay val="0"/>
        </c:title>
        <c:numFmt formatCode="#,##0" sourceLinked="0"/>
        <c:majorTickMark val="out"/>
        <c:minorTickMark val="none"/>
        <c:tickLblPos val="nextTo"/>
        <c:txPr>
          <a:bodyPr rot="-2700000" vert="horz"/>
          <a:lstStyle/>
          <a:p>
            <a:pPr>
              <a:defRPr sz="9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nl-NL"/>
          </a:p>
        </c:txPr>
        <c:crossAx val="403310848"/>
        <c:crosses val="autoZero"/>
        <c:crossBetween val="midCat"/>
      </c:valAx>
      <c:valAx>
        <c:axId val="403310848"/>
        <c:scaling>
          <c:orientation val="minMax"/>
          <c:max val="1"/>
          <c:min val="0"/>
        </c:scaling>
        <c:delete val="0"/>
        <c:axPos val="l"/>
        <c:majorGridlines/>
        <c:numFmt formatCode="0.0" sourceLinked="0"/>
        <c:majorTickMark val="out"/>
        <c:minorTickMark val="none"/>
        <c:tickLblPos val="nextTo"/>
        <c:txPr>
          <a:bodyPr rot="0" vert="horz"/>
          <a:lstStyle/>
          <a:p>
            <a:pPr>
              <a:defRPr/>
            </a:pPr>
            <a:endParaRPr lang="nl-NL"/>
          </a:p>
        </c:txPr>
        <c:crossAx val="403308928"/>
        <c:crosses val="autoZero"/>
        <c:crossBetween val="midCat"/>
        <c:minorUnit val="0.2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nl-NL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nl-NL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4313751103692685"/>
          <c:y val="2.7591314722023388E-2"/>
          <c:w val="0.81437038112171467"/>
          <c:h val="0.70097026962538778"/>
        </c:manualLayout>
      </c:layout>
      <c:scatterChart>
        <c:scatterStyle val="smoothMarker"/>
        <c:varyColors val="0"/>
        <c:ser>
          <c:idx val="0"/>
          <c:order val="0"/>
          <c:spPr>
            <a:ln>
              <a:solidFill>
                <a:srgbClr val="FF8601"/>
              </a:solidFill>
            </a:ln>
          </c:spPr>
          <c:marker>
            <c:symbol val="diamond"/>
            <c:size val="7"/>
            <c:spPr>
              <a:solidFill>
                <a:srgbClr val="FF8601"/>
              </a:solidFill>
              <a:ln>
                <a:solidFill>
                  <a:srgbClr val="FF8601"/>
                </a:solidFill>
              </a:ln>
            </c:spPr>
          </c:marker>
          <c:dLbls>
            <c:dLbl>
              <c:idx val="0"/>
              <c:layout>
                <c:manualLayout>
                  <c:x val="-6.8942829922888499E-3"/>
                  <c:y val="2.711846612393789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2.06825232678386E-2"/>
                  <c:y val="2.485857911828820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5849706997587001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2.48190279214064E-2"/>
                  <c:y val="2.9378353129587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3.3092037228541801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3.4470872113064703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layout>
                <c:manualLayout>
                  <c:x val="-3.1713202344019399E-2"/>
                  <c:y val="3.389830508474579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7"/>
              <c:layout>
                <c:manualLayout>
                  <c:x val="-3.03343674594969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8"/>
              <c:layout>
                <c:manualLayout>
                  <c:x val="-3.3092037228541801E-2"/>
                  <c:y val="2.937853107344630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9"/>
              <c:layout>
                <c:manualLayout>
                  <c:x val="-3.3092037228541898E-2"/>
                  <c:y val="3.163841807909609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nl-N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xVal>
            <c:numRef>
              <c:f>'CEA calculations'!$D$8:$N$8</c:f>
              <c:numCache>
                <c:formatCode>[$fl-413]\ #,##0_-</c:formatCode>
                <c:ptCount val="11"/>
                <c:pt idx="0">
                  <c:v>0</c:v>
                </c:pt>
                <c:pt idx="1">
                  <c:v>10000</c:v>
                </c:pt>
                <c:pt idx="2">
                  <c:v>20000</c:v>
                </c:pt>
                <c:pt idx="3">
                  <c:v>30000</c:v>
                </c:pt>
                <c:pt idx="4">
                  <c:v>40000</c:v>
                </c:pt>
                <c:pt idx="5">
                  <c:v>50000</c:v>
                </c:pt>
                <c:pt idx="6">
                  <c:v>60000</c:v>
                </c:pt>
                <c:pt idx="7">
                  <c:v>70000</c:v>
                </c:pt>
                <c:pt idx="8">
                  <c:v>80000</c:v>
                </c:pt>
                <c:pt idx="9">
                  <c:v>90000</c:v>
                </c:pt>
                <c:pt idx="10">
                  <c:v>1000000</c:v>
                </c:pt>
              </c:numCache>
            </c:numRef>
          </c:xVal>
          <c:yVal>
            <c:numRef>
              <c:f>'CEA calculations'!$D$9:$N$9</c:f>
              <c:numCache>
                <c:formatCode>0.000</c:formatCode>
                <c:ptCount val="11"/>
                <c:pt idx="0">
                  <c:v>0.70679999999999998</c:v>
                </c:pt>
                <c:pt idx="1">
                  <c:v>0.81</c:v>
                </c:pt>
                <c:pt idx="2">
                  <c:v>0.92677824267782427</c:v>
                </c:pt>
                <c:pt idx="3">
                  <c:v>0.97760000000000002</c:v>
                </c:pt>
                <c:pt idx="4">
                  <c:v>0.96025104602510458</c:v>
                </c:pt>
                <c:pt idx="5">
                  <c:v>0.96025104602510458</c:v>
                </c:pt>
                <c:pt idx="6">
                  <c:v>0.96234309623430958</c:v>
                </c:pt>
                <c:pt idx="7">
                  <c:v>0.96234309623430958</c:v>
                </c:pt>
                <c:pt idx="8">
                  <c:v>0.96443514644351469</c:v>
                </c:pt>
                <c:pt idx="9">
                  <c:v>0.96443514644351469</c:v>
                </c:pt>
                <c:pt idx="10">
                  <c:v>0.97071129707112969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64102912"/>
        <c:axId val="464104832"/>
      </c:scatterChart>
      <c:valAx>
        <c:axId val="464102912"/>
        <c:scaling>
          <c:orientation val="minMax"/>
          <c:max val="50000"/>
        </c:scaling>
        <c:delete val="0"/>
        <c:axPos val="b"/>
        <c:title>
          <c:tx>
            <c:rich>
              <a:bodyPr/>
              <a:lstStyle/>
              <a:p>
                <a:pPr>
                  <a:defRPr sz="1000" b="1"/>
                </a:pPr>
                <a:r>
                  <a:rPr lang="en-US" sz="1000" b="1"/>
                  <a:t>Willingness to pay limit on ICER (€)</a:t>
                </a:r>
              </a:p>
            </c:rich>
          </c:tx>
          <c:layout>
            <c:manualLayout>
              <c:xMode val="edge"/>
              <c:yMode val="edge"/>
              <c:x val="0.31036346263168718"/>
              <c:y val="0.91854545454545455"/>
            </c:manualLayout>
          </c:layout>
          <c:overlay val="0"/>
        </c:title>
        <c:numFmt formatCode="#,##0" sourceLinked="0"/>
        <c:majorTickMark val="out"/>
        <c:minorTickMark val="none"/>
        <c:tickLblPos val="nextTo"/>
        <c:txPr>
          <a:bodyPr rot="-2700000" vert="horz"/>
          <a:lstStyle/>
          <a:p>
            <a:pPr>
              <a:defRPr sz="9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nl-NL"/>
          </a:p>
        </c:txPr>
        <c:crossAx val="464104832"/>
        <c:crosses val="autoZero"/>
        <c:crossBetween val="midCat"/>
      </c:valAx>
      <c:valAx>
        <c:axId val="464104832"/>
        <c:scaling>
          <c:orientation val="minMax"/>
          <c:max val="1"/>
          <c:min val="0"/>
        </c:scaling>
        <c:delete val="0"/>
        <c:axPos val="l"/>
        <c:majorGridlines/>
        <c:numFmt formatCode="0.0" sourceLinked="0"/>
        <c:majorTickMark val="out"/>
        <c:minorTickMark val="none"/>
        <c:tickLblPos val="nextTo"/>
        <c:txPr>
          <a:bodyPr rot="0" vert="horz"/>
          <a:lstStyle/>
          <a:p>
            <a:pPr>
              <a:defRPr/>
            </a:pPr>
            <a:endParaRPr lang="nl-NL"/>
          </a:p>
        </c:txPr>
        <c:crossAx val="464102912"/>
        <c:crosses val="autoZero"/>
        <c:crossBetween val="midCat"/>
        <c:minorUnit val="0.2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nl-NL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Kantoor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toor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toor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Kantoor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toor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toor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Kantoor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toor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toor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Kantoor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toor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toor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8F7F48-6EAD-40EC-AC66-5E82A8938F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715E1F83.dotm</Template>
  <TotalTime>0</TotalTime>
  <Pages>1</Pages>
  <Words>118</Words>
  <Characters>695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Normaal</vt:lpstr>
    </vt:vector>
  </TitlesOfParts>
  <Company>GGZ Oost Brabant</Company>
  <LinksUpToDate>false</LinksUpToDate>
  <CharactersWithSpaces>812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Normaal</dc:title>
  <dc:creator>Bont P.A.J.M. de</dc:creator>
  <cp:lastModifiedBy>Bont, de PAJM (Paul)</cp:lastModifiedBy>
  <cp:revision>2</cp:revision>
  <cp:lastPrinted>2015-05-04T13:11:00Z</cp:lastPrinted>
  <dcterms:created xsi:type="dcterms:W3CDTF">2018-08-10T08:56:00Z</dcterms:created>
  <dcterms:modified xsi:type="dcterms:W3CDTF">2018-08-10T08:56:00Z</dcterms:modified>
</cp:coreProperties>
</file>